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8E5" w:rsidRPr="00C63DAE" w:rsidRDefault="00E808E5" w:rsidP="007E2FB0">
      <w:pPr>
        <w:jc w:val="center"/>
        <w:rPr>
          <w:lang w:val="uk-UA"/>
        </w:rPr>
      </w:pPr>
    </w:p>
    <w:p w:rsidR="00E808E5" w:rsidRPr="006624C9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 w:rsidRPr="008236D0">
        <w:rPr>
          <w:b/>
          <w:color w:val="000000"/>
          <w:sz w:val="28"/>
          <w:szCs w:val="28"/>
          <w:lang w:val="uk-UA"/>
        </w:rPr>
        <w:t xml:space="preserve">1. </w:t>
      </w:r>
      <w:r w:rsidRPr="008236D0">
        <w:rPr>
          <w:b/>
          <w:color w:val="000000"/>
          <w:sz w:val="28"/>
          <w:szCs w:val="28"/>
        </w:rPr>
        <w:t>Порядок здійснення благоустрою та утримання території міста  Лубн</w:t>
      </w:r>
      <w:r>
        <w:rPr>
          <w:b/>
          <w:color w:val="000000"/>
          <w:sz w:val="28"/>
          <w:szCs w:val="28"/>
          <w:lang w:val="uk-UA"/>
        </w:rPr>
        <w:t>и.</w:t>
      </w:r>
    </w:p>
    <w:p w:rsidR="00E808E5" w:rsidRPr="008236D0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</w:rPr>
      </w:pPr>
      <w:r w:rsidRPr="008236D0">
        <w:rPr>
          <w:b/>
          <w:color w:val="000000"/>
          <w:sz w:val="28"/>
          <w:szCs w:val="28"/>
        </w:rPr>
        <w:t xml:space="preserve"> Загальні вимоги до порядку здійснення благоустрою та утримання об’єктів благоустрою.</w:t>
      </w:r>
    </w:p>
    <w:p w:rsidR="00E808E5" w:rsidRPr="00DF0679" w:rsidRDefault="00E808E5" w:rsidP="004C22FD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8236D0">
        <w:rPr>
          <w:color w:val="000000"/>
          <w:sz w:val="28"/>
          <w:szCs w:val="28"/>
        </w:rPr>
        <w:t>Утримання прилеглих та закріплених територій приватних, орендованих та таких, що перебувають у користуванні земельних ділянок, споруд, які на них розміщені, покладається на власників, керівників підприємств, установ, організацій, власників приватного житлового сектора</w:t>
      </w:r>
      <w:r>
        <w:rPr>
          <w:color w:val="000000"/>
          <w:sz w:val="28"/>
          <w:szCs w:val="28"/>
          <w:lang w:val="uk-UA"/>
        </w:rPr>
        <w:t>.</w:t>
      </w:r>
    </w:p>
    <w:p w:rsidR="00E808E5" w:rsidRPr="008236D0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</w:rPr>
      </w:pPr>
      <w:r w:rsidRPr="008236D0">
        <w:rPr>
          <w:sz w:val="28"/>
          <w:szCs w:val="28"/>
          <w:lang w:val="uk-UA"/>
        </w:rPr>
        <w:t xml:space="preserve">Порядок розподілу обов'язків між підприємствами, установами та організаціями і громадянами щодо організації робіт по утриманню належних їм, закріплених та прилеглих територій у належному санітарно-технічному стані базується на тому, що кожна особа зобов’язана утримувати у належному стані територію, право користування якою їй надано законом або правочином або обов’язок по утриманню якої закріплено відповідним правочином. </w:t>
      </w:r>
      <w:r w:rsidRPr="008236D0">
        <w:rPr>
          <w:sz w:val="28"/>
          <w:szCs w:val="28"/>
        </w:rPr>
        <w:t xml:space="preserve">Утримання може здійснюватися  спільно на підставі договору. </w:t>
      </w:r>
    </w:p>
    <w:p w:rsidR="00E808E5" w:rsidRPr="008236D0" w:rsidRDefault="00E808E5" w:rsidP="004C22FD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8236D0">
        <w:rPr>
          <w:sz w:val="28"/>
          <w:szCs w:val="28"/>
        </w:rPr>
        <w:t xml:space="preserve"> </w:t>
      </w:r>
      <w:r w:rsidRPr="008236D0">
        <w:rPr>
          <w:color w:val="000000"/>
          <w:sz w:val="28"/>
          <w:szCs w:val="28"/>
        </w:rPr>
        <w:t>На території об'єкта благоустрою відповідно до затвердженої містобудівної документації  можуть бути розташовані будівлі та споруди торговельного, соціально-культурного, спортивного та іншого призначення за умови отримання всіх необхідних узгоджень відповідно до чинного законодавства. Власники цих будівель та споруд зобов'язані забезпечити належне утримання наданої їм у встановленому порядку земельної ділянки</w:t>
      </w:r>
      <w:r w:rsidRPr="008236D0">
        <w:rPr>
          <w:color w:val="000000"/>
          <w:sz w:val="28"/>
          <w:szCs w:val="28"/>
          <w:lang w:val="uk-UA"/>
        </w:rPr>
        <w:t>.</w:t>
      </w:r>
    </w:p>
    <w:p w:rsidR="00E808E5" w:rsidRPr="008236D0" w:rsidRDefault="00E808E5" w:rsidP="004C22FD">
      <w:pPr>
        <w:ind w:firstLine="720"/>
        <w:jc w:val="both"/>
        <w:rPr>
          <w:sz w:val="28"/>
          <w:szCs w:val="28"/>
          <w:lang w:val="uk-UA"/>
        </w:rPr>
      </w:pPr>
      <w:r w:rsidRPr="008236D0">
        <w:rPr>
          <w:sz w:val="28"/>
          <w:szCs w:val="28"/>
          <w:lang w:val="uk-UA"/>
        </w:rPr>
        <w:t xml:space="preserve">Організації що здійснюють ремонтні та/або будівельні роботи повинні мати договір із спеціалізованим підприємством на видалення будівельних та побутових відходів. </w:t>
      </w:r>
    </w:p>
    <w:p w:rsidR="00E808E5" w:rsidRPr="008236D0" w:rsidRDefault="00E808E5" w:rsidP="004C22FD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  <w:lang w:val="uk-UA"/>
        </w:rPr>
        <w:t xml:space="preserve">   </w:t>
      </w:r>
      <w:r w:rsidRPr="009C79E0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З метою недопущення забруднення сміттям вулиць, площ та інших громадських місць встановлюються урни:</w:t>
      </w:r>
    </w:p>
    <w:p w:rsidR="00E808E5" w:rsidRPr="008236D0" w:rsidRDefault="00E808E5" w:rsidP="004C22FD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8236D0">
        <w:rPr>
          <w:color w:val="000000"/>
          <w:spacing w:val="1"/>
          <w:sz w:val="28"/>
          <w:szCs w:val="28"/>
        </w:rPr>
        <w:t xml:space="preserve">— </w:t>
      </w:r>
      <w:r w:rsidRPr="008236D0">
        <w:rPr>
          <w:spacing w:val="1"/>
          <w:sz w:val="28"/>
          <w:szCs w:val="28"/>
        </w:rPr>
        <w:t xml:space="preserve"> торгівельними об’єктами – біля входу і виходу з приміщення, біля торгових палаток, лотків</w:t>
      </w:r>
      <w:r w:rsidRPr="008236D0">
        <w:rPr>
          <w:b/>
          <w:spacing w:val="1"/>
          <w:sz w:val="28"/>
          <w:szCs w:val="28"/>
        </w:rPr>
        <w:t xml:space="preserve"> </w:t>
      </w:r>
      <w:r w:rsidRPr="008236D0">
        <w:rPr>
          <w:spacing w:val="1"/>
          <w:sz w:val="28"/>
          <w:szCs w:val="28"/>
        </w:rPr>
        <w:t>, ларьків, павільйонів та інших споруд</w:t>
      </w:r>
      <w:r w:rsidRPr="008236D0">
        <w:rPr>
          <w:color w:val="000000"/>
          <w:spacing w:val="1"/>
          <w:sz w:val="28"/>
          <w:szCs w:val="28"/>
        </w:rPr>
        <w:t>;</w:t>
      </w:r>
    </w:p>
    <w:p w:rsidR="00E808E5" w:rsidRPr="008236D0" w:rsidRDefault="00E808E5" w:rsidP="004C22FD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</w:rPr>
        <w:t>— підприємствами комунального господарства — в парках, скверах, дворах будинків, на площах та зупинках громадського транспорту.</w:t>
      </w:r>
    </w:p>
    <w:p w:rsidR="00E808E5" w:rsidRPr="008236D0" w:rsidRDefault="00E808E5" w:rsidP="004C22FD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</w:rPr>
        <w:t xml:space="preserve">  Підприємства, організації, заклади, установи, фірми, приватні підприємці та власники приватних домоволодінь зобов'язані укладати договори на вивезення сміття з спеціалізованими підприємствами </w:t>
      </w:r>
      <w:r w:rsidRPr="008236D0">
        <w:rPr>
          <w:color w:val="000000"/>
          <w:spacing w:val="-1"/>
          <w:sz w:val="28"/>
          <w:szCs w:val="28"/>
        </w:rPr>
        <w:t>міста.</w:t>
      </w:r>
    </w:p>
    <w:p w:rsidR="00E808E5" w:rsidRPr="008236D0" w:rsidRDefault="00E808E5" w:rsidP="004C22FD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</w:rPr>
        <w:t xml:space="preserve">  Відповідальні за утримання закріплених територій цілодобово проводять їх прибирання та скла</w:t>
      </w:r>
      <w:r w:rsidRPr="008236D0">
        <w:rPr>
          <w:color w:val="000000"/>
          <w:sz w:val="28"/>
          <w:szCs w:val="28"/>
        </w:rPr>
        <w:softHyphen/>
        <w:t>дування сміття в спеціально відведених місцях.</w:t>
      </w:r>
    </w:p>
    <w:p w:rsidR="00E808E5" w:rsidRPr="008236D0" w:rsidRDefault="00E808E5" w:rsidP="004C22FD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</w:rPr>
        <w:t xml:space="preserve">  Вивезення і складування сміття та промислових відходів у невизначних місцях, а також його спалювання на території міста </w:t>
      </w:r>
      <w:r w:rsidRPr="008236D0">
        <w:rPr>
          <w:color w:val="000000"/>
          <w:spacing w:val="-1"/>
          <w:sz w:val="28"/>
          <w:szCs w:val="28"/>
        </w:rPr>
        <w:t>забороняється.</w:t>
      </w:r>
    </w:p>
    <w:p w:rsidR="00E808E5" w:rsidRPr="008236D0" w:rsidRDefault="00E808E5" w:rsidP="00F64B70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8236D0">
        <w:rPr>
          <w:color w:val="000000"/>
          <w:sz w:val="28"/>
          <w:szCs w:val="28"/>
        </w:rPr>
        <w:t>Прибирання території вико</w:t>
      </w:r>
      <w:r w:rsidRPr="008236D0">
        <w:rPr>
          <w:color w:val="000000"/>
          <w:sz w:val="28"/>
          <w:szCs w:val="28"/>
        </w:rPr>
        <w:softHyphen/>
        <w:t>нується, як правило, в періоди найменш інтенсивного руху транс</w:t>
      </w:r>
      <w:r w:rsidRPr="008236D0">
        <w:rPr>
          <w:color w:val="000000"/>
          <w:sz w:val="28"/>
          <w:szCs w:val="28"/>
        </w:rPr>
        <w:softHyphen/>
        <w:t>портних засобів та пішоходів.</w:t>
      </w:r>
    </w:p>
    <w:p w:rsidR="00E808E5" w:rsidRPr="008236D0" w:rsidRDefault="00E808E5" w:rsidP="006624C9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</w:rPr>
      </w:pPr>
      <w:r w:rsidRPr="008236D0">
        <w:rPr>
          <w:color w:val="000000"/>
          <w:sz w:val="28"/>
          <w:szCs w:val="28"/>
        </w:rPr>
        <w:t xml:space="preserve">Благоустрій та утримання майданів, площ міста здійснюється відповідно до порядку, встановленого для благоустрою та утримання доріг, вулиць,  </w:t>
      </w:r>
      <w:r w:rsidRPr="006624C9">
        <w:rPr>
          <w:color w:val="000000"/>
          <w:sz w:val="28"/>
          <w:szCs w:val="28"/>
        </w:rPr>
        <w:t>Правил</w:t>
      </w:r>
      <w:r>
        <w:rPr>
          <w:color w:val="000000"/>
          <w:sz w:val="28"/>
          <w:szCs w:val="28"/>
          <w:lang w:val="uk-UA"/>
        </w:rPr>
        <w:t xml:space="preserve"> </w:t>
      </w:r>
      <w:r w:rsidRPr="006624C9">
        <w:rPr>
          <w:bCs/>
          <w:sz w:val="28"/>
        </w:rPr>
        <w:t>благоустрою та утримання території міста Лубни</w:t>
      </w:r>
      <w:r>
        <w:rPr>
          <w:color w:val="000000"/>
          <w:sz w:val="28"/>
          <w:szCs w:val="28"/>
          <w:lang w:val="uk-UA"/>
        </w:rPr>
        <w:t>, і</w:t>
      </w:r>
      <w:r w:rsidRPr="008236D0">
        <w:rPr>
          <w:color w:val="000000"/>
          <w:sz w:val="28"/>
          <w:szCs w:val="28"/>
        </w:rPr>
        <w:t xml:space="preserve">нших нормативних актів. </w:t>
      </w:r>
    </w:p>
    <w:p w:rsidR="00E808E5" w:rsidRPr="008236D0" w:rsidRDefault="00E808E5" w:rsidP="004C22F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E808E5" w:rsidRPr="008236D0" w:rsidRDefault="00E808E5" w:rsidP="004C22F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sz w:val="28"/>
          <w:szCs w:val="28"/>
        </w:rPr>
      </w:pPr>
      <w:r w:rsidRPr="008236D0">
        <w:rPr>
          <w:b/>
          <w:color w:val="000000"/>
          <w:sz w:val="28"/>
          <w:szCs w:val="28"/>
          <w:lang w:val="uk-UA"/>
        </w:rPr>
        <w:t>2</w:t>
      </w:r>
      <w:r w:rsidRPr="008236D0">
        <w:rPr>
          <w:b/>
          <w:color w:val="000000"/>
          <w:sz w:val="28"/>
          <w:szCs w:val="28"/>
        </w:rPr>
        <w:t xml:space="preserve">.  Порядок </w:t>
      </w:r>
      <w:r w:rsidRPr="008236D0">
        <w:rPr>
          <w:b/>
          <w:sz w:val="28"/>
          <w:szCs w:val="28"/>
        </w:rPr>
        <w:t>санітарного очищення території міста Лубни</w:t>
      </w:r>
    </w:p>
    <w:p w:rsidR="00E808E5" w:rsidRPr="008236D0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8236D0">
        <w:rPr>
          <w:sz w:val="28"/>
          <w:szCs w:val="28"/>
        </w:rPr>
        <w:t>Санітарне очищення території міста Лубни включає механізоване та ручне прибирання території об’єктів благоустрою, збір та видалення  у встановлені місця відходів, сміття, листя, гілля, снігу, криги, належне їх захоронення, обробку, утилізацію, знешкодження та інші дії, що забезпечують утримання території міста</w:t>
      </w:r>
      <w:r w:rsidRPr="008236D0">
        <w:rPr>
          <w:b/>
          <w:sz w:val="28"/>
          <w:szCs w:val="28"/>
        </w:rPr>
        <w:t xml:space="preserve"> </w:t>
      </w:r>
      <w:r w:rsidRPr="008236D0">
        <w:rPr>
          <w:sz w:val="28"/>
          <w:szCs w:val="28"/>
        </w:rPr>
        <w:t xml:space="preserve">відповідно до вимог цих Правил, санітарних норм та правил, рішень міської ради, чинного законодавства. </w:t>
      </w:r>
    </w:p>
    <w:p w:rsidR="00E808E5" w:rsidRPr="008236D0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8236D0">
        <w:rPr>
          <w:sz w:val="28"/>
          <w:szCs w:val="28"/>
        </w:rPr>
        <w:t>Обов’язок по механізованому та ручному прибиранню територій, вчинення протиожеледних заходів</w:t>
      </w:r>
      <w:r w:rsidRPr="008236D0">
        <w:rPr>
          <w:sz w:val="28"/>
          <w:szCs w:val="28"/>
          <w:lang w:val="uk-UA"/>
        </w:rPr>
        <w:t xml:space="preserve"> –</w:t>
      </w:r>
      <w:r w:rsidRPr="008236D0">
        <w:rPr>
          <w:sz w:val="28"/>
          <w:szCs w:val="28"/>
        </w:rPr>
        <w:t xml:space="preserve"> покриття</w:t>
      </w:r>
      <w:r w:rsidRPr="008236D0">
        <w:rPr>
          <w:sz w:val="28"/>
          <w:szCs w:val="28"/>
          <w:lang w:val="uk-UA"/>
        </w:rPr>
        <w:t xml:space="preserve"> пісчано-сольовою сумішшю </w:t>
      </w:r>
      <w:r w:rsidRPr="008236D0">
        <w:rPr>
          <w:sz w:val="28"/>
          <w:szCs w:val="28"/>
        </w:rPr>
        <w:t>тротуарів, бульварів, площ, дворів,  провулків, прилеглих до житлового фонду територіальної громади</w:t>
      </w:r>
      <w:r w:rsidRPr="008236D0">
        <w:rPr>
          <w:sz w:val="28"/>
          <w:szCs w:val="28"/>
          <w:lang w:val="uk-UA"/>
        </w:rPr>
        <w:t>;</w:t>
      </w:r>
      <w:r w:rsidRPr="008236D0">
        <w:rPr>
          <w:sz w:val="28"/>
          <w:szCs w:val="28"/>
        </w:rPr>
        <w:t xml:space="preserve"> </w:t>
      </w:r>
    </w:p>
    <w:p w:rsidR="00E808E5" w:rsidRPr="008236D0" w:rsidRDefault="00E808E5" w:rsidP="004C22FD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</w:rPr>
        <w:t xml:space="preserve"> </w:t>
      </w:r>
    </w:p>
    <w:p w:rsidR="00E808E5" w:rsidRPr="008236D0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8236D0">
        <w:rPr>
          <w:sz w:val="28"/>
          <w:szCs w:val="28"/>
        </w:rPr>
        <w:t>Рішенням виконавчого комітет</w:t>
      </w:r>
      <w:r w:rsidRPr="008236D0">
        <w:rPr>
          <w:sz w:val="28"/>
          <w:szCs w:val="28"/>
          <w:lang w:val="uk-UA"/>
        </w:rPr>
        <w:t>у</w:t>
      </w:r>
      <w:r w:rsidRPr="008236D0">
        <w:rPr>
          <w:sz w:val="28"/>
          <w:szCs w:val="28"/>
        </w:rPr>
        <w:t xml:space="preserve">  Лубенської міської ради </w:t>
      </w:r>
      <w:r w:rsidRPr="008236D0">
        <w:rPr>
          <w:sz w:val="28"/>
          <w:szCs w:val="28"/>
          <w:lang w:val="uk-UA"/>
        </w:rPr>
        <w:t xml:space="preserve">за </w:t>
      </w:r>
      <w:r w:rsidRPr="008236D0">
        <w:rPr>
          <w:sz w:val="28"/>
          <w:szCs w:val="28"/>
        </w:rPr>
        <w:t xml:space="preserve">підприємствами, установами, організаціями, приватними підприємцями можуть бути закріплені для прибирання інші території в межах міста. </w:t>
      </w:r>
    </w:p>
    <w:p w:rsidR="00E808E5" w:rsidRPr="008236D0" w:rsidRDefault="00E808E5" w:rsidP="004C22F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8236D0">
        <w:rPr>
          <w:b/>
          <w:sz w:val="28"/>
          <w:szCs w:val="28"/>
        </w:rPr>
        <w:t xml:space="preserve">На територіях, які належить прибирати, необхідно проводити весь комплекс робіт, спрямований на наведення та постійне підтримання чистоти і порядку,  а саме: </w:t>
      </w:r>
    </w:p>
    <w:p w:rsidR="00E808E5" w:rsidRPr="008236D0" w:rsidRDefault="00E808E5" w:rsidP="004C22FD">
      <w:pPr>
        <w:tabs>
          <w:tab w:val="left" w:pos="720"/>
        </w:tabs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  <w:t>1) регулярне прибирання від сміття, побутових відходів, бруду, опалого листя, снігу, що забезпечує утримання об’єктів благоустрою та прилеглих територій у належному санітарному стані; при цьому тротуари прибираються вздовж всієї ділянки будинку, домоволодіння (в межах належності), до  бордюрного каменю;</w:t>
      </w:r>
    </w:p>
    <w:p w:rsidR="00E808E5" w:rsidRPr="008236D0" w:rsidRDefault="00E808E5" w:rsidP="004C22FD">
      <w:pPr>
        <w:tabs>
          <w:tab w:val="left" w:pos="720"/>
        </w:tabs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  <w:t>2) забезпечення вивезення сміття, бруду, побутових відходів, опалого листя на відведені для цього ділянки або міське сміттєзвалище. Вивезення сміття, побутових відходів здійснюється шляхом укладення відповідних договорів із спеціалізованими підприємствами;</w:t>
      </w:r>
    </w:p>
    <w:p w:rsidR="00E808E5" w:rsidRPr="008236D0" w:rsidRDefault="00E808E5" w:rsidP="004C22FD">
      <w:pPr>
        <w:tabs>
          <w:tab w:val="left" w:pos="720"/>
        </w:tabs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  <w:t xml:space="preserve">3) регулярне миття об’єктів та елементів благоустрою, якщо їх можна мити для утримання в належному стані; </w:t>
      </w:r>
    </w:p>
    <w:p w:rsidR="00E808E5" w:rsidRPr="008236D0" w:rsidRDefault="00E808E5" w:rsidP="004C22FD">
      <w:pPr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</w:r>
      <w:r w:rsidRPr="008236D0">
        <w:rPr>
          <w:sz w:val="28"/>
          <w:szCs w:val="28"/>
          <w:lang w:val="uk-UA"/>
        </w:rPr>
        <w:t>4</w:t>
      </w:r>
      <w:r w:rsidRPr="008236D0">
        <w:rPr>
          <w:sz w:val="28"/>
          <w:szCs w:val="28"/>
        </w:rPr>
        <w:t>) вивозити сміття з території загального користування</w:t>
      </w:r>
      <w:r>
        <w:rPr>
          <w:sz w:val="28"/>
          <w:szCs w:val="28"/>
          <w:lang w:val="uk-UA"/>
        </w:rPr>
        <w:t>;</w:t>
      </w:r>
      <w:r w:rsidRPr="008236D0">
        <w:rPr>
          <w:sz w:val="28"/>
          <w:szCs w:val="28"/>
        </w:rPr>
        <w:t xml:space="preserve">   </w:t>
      </w:r>
    </w:p>
    <w:p w:rsidR="00E808E5" w:rsidRPr="008236D0" w:rsidRDefault="00E808E5" w:rsidP="004C22FD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5</w:t>
      </w:r>
      <w:r w:rsidRPr="008236D0">
        <w:rPr>
          <w:sz w:val="28"/>
          <w:szCs w:val="28"/>
        </w:rPr>
        <w:t>) щотижнево проводити заходи „чистий четвер” на закріплених та прилеглих територіях;</w:t>
      </w:r>
    </w:p>
    <w:p w:rsidR="00E808E5" w:rsidRPr="008236D0" w:rsidRDefault="00E808E5" w:rsidP="004C22FD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6</w:t>
      </w:r>
      <w:r w:rsidRPr="008236D0">
        <w:rPr>
          <w:sz w:val="28"/>
          <w:szCs w:val="28"/>
        </w:rPr>
        <w:t>) встановлювати на території загального користування урни для випадкового сміття, своєчасно їх очищувати та забезпечувати вивезення сміття</w:t>
      </w:r>
      <w:r w:rsidRPr="008236D0">
        <w:rPr>
          <w:sz w:val="28"/>
          <w:szCs w:val="28"/>
          <w:lang w:val="uk-UA"/>
        </w:rPr>
        <w:t>.</w:t>
      </w:r>
    </w:p>
    <w:p w:rsidR="00E808E5" w:rsidRPr="008236D0" w:rsidRDefault="00E808E5" w:rsidP="00EB0964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7</w:t>
      </w:r>
      <w:r w:rsidRPr="008236D0">
        <w:rPr>
          <w:sz w:val="28"/>
          <w:szCs w:val="28"/>
        </w:rPr>
        <w:t xml:space="preserve">) регулярно знищувати бур'яни, скошувати траву заввишки більше </w:t>
      </w:r>
      <w:smartTag w:uri="urn:schemas-microsoft-com:office:smarttags" w:element="metricconverter">
        <w:smartTagPr>
          <w:attr w:name="ProductID" w:val="10 см"/>
        </w:smartTagPr>
        <w:r w:rsidRPr="008236D0">
          <w:rPr>
            <w:sz w:val="28"/>
            <w:szCs w:val="28"/>
          </w:rPr>
          <w:t>10 см</w:t>
        </w:r>
      </w:smartTag>
      <w:r w:rsidRPr="008236D0">
        <w:rPr>
          <w:sz w:val="28"/>
          <w:szCs w:val="28"/>
        </w:rPr>
        <w:t>, видаляти сухостійні дерева та чагарники, видаляти сухе та поламане гілля та забезпечувати їх вивезення;</w:t>
      </w:r>
      <w:r w:rsidRPr="008236D0">
        <w:rPr>
          <w:sz w:val="28"/>
          <w:szCs w:val="28"/>
        </w:rPr>
        <w:tab/>
      </w:r>
    </w:p>
    <w:p w:rsidR="00E808E5" w:rsidRPr="008236D0" w:rsidRDefault="00E808E5" w:rsidP="004C22FD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8</w:t>
      </w:r>
      <w:r w:rsidRPr="008236D0">
        <w:rPr>
          <w:sz w:val="28"/>
          <w:szCs w:val="28"/>
        </w:rPr>
        <w:t>) не допускати пошкодження елементів благоустрою міста, розташованих на прилеглих територіях;</w:t>
      </w:r>
    </w:p>
    <w:p w:rsidR="00E808E5" w:rsidRPr="008236D0" w:rsidRDefault="00E808E5" w:rsidP="004C22FD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9</w:t>
      </w:r>
      <w:r w:rsidRPr="008236D0">
        <w:rPr>
          <w:sz w:val="28"/>
          <w:szCs w:val="28"/>
        </w:rPr>
        <w:t xml:space="preserve">) належним чином  проводити відновлення благоустрою території після проведення ремонтних або інших робіт, а також після аварій або природних явищ, які спричинили погіршення благоустрою.  </w:t>
      </w:r>
    </w:p>
    <w:p w:rsidR="00E808E5" w:rsidRDefault="00E808E5" w:rsidP="00312482">
      <w:pPr>
        <w:jc w:val="both"/>
        <w:rPr>
          <w:b/>
          <w:sz w:val="28"/>
          <w:szCs w:val="28"/>
          <w:lang w:val="uk-UA"/>
        </w:rPr>
      </w:pPr>
      <w:r w:rsidRPr="00AD39E7">
        <w:rPr>
          <w:b/>
          <w:sz w:val="28"/>
          <w:szCs w:val="28"/>
          <w:lang w:val="uk-UA"/>
        </w:rPr>
        <w:t xml:space="preserve"> </w:t>
      </w:r>
    </w:p>
    <w:p w:rsidR="00E808E5" w:rsidRDefault="00E808E5" w:rsidP="00312482">
      <w:pPr>
        <w:jc w:val="both"/>
        <w:rPr>
          <w:b/>
          <w:sz w:val="28"/>
          <w:szCs w:val="28"/>
          <w:lang w:val="uk-UA"/>
        </w:rPr>
      </w:pPr>
    </w:p>
    <w:p w:rsidR="00E808E5" w:rsidRDefault="00E808E5" w:rsidP="00312482">
      <w:pPr>
        <w:jc w:val="both"/>
        <w:rPr>
          <w:b/>
          <w:sz w:val="28"/>
          <w:szCs w:val="28"/>
          <w:lang w:val="uk-UA"/>
        </w:rPr>
      </w:pPr>
      <w:r w:rsidRPr="00AD39E7">
        <w:rPr>
          <w:b/>
          <w:sz w:val="28"/>
          <w:szCs w:val="28"/>
          <w:lang w:val="uk-UA"/>
        </w:rPr>
        <w:t>Мета та основні завдання</w:t>
      </w:r>
    </w:p>
    <w:p w:rsidR="00E808E5" w:rsidRDefault="00E808E5" w:rsidP="003124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AD39E7">
        <w:rPr>
          <w:sz w:val="28"/>
          <w:szCs w:val="28"/>
          <w:lang w:val="uk-UA"/>
        </w:rPr>
        <w:t>Метою</w:t>
      </w:r>
      <w:r>
        <w:rPr>
          <w:sz w:val="28"/>
          <w:szCs w:val="28"/>
          <w:lang w:val="uk-UA"/>
        </w:rPr>
        <w:t xml:space="preserve"> Програми є створення умов, що сприятимуть забезпеченню  своєчасного,повного збирання, перевезення, утилізації, знешкодження  та захоронення побутових відходів з місць загального користування, обмеження їх шкідливого впливу на навколишнє природне середовище та здоров’я людини.</w:t>
      </w:r>
    </w:p>
    <w:p w:rsidR="00E808E5" w:rsidRDefault="00E808E5" w:rsidP="003124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Для досягнення цієї мети передбачається розв’язати такі основні завдання:</w:t>
      </w:r>
    </w:p>
    <w:p w:rsidR="00E808E5" w:rsidRDefault="00E808E5" w:rsidP="00312482">
      <w:pPr>
        <w:jc w:val="both"/>
        <w:rPr>
          <w:sz w:val="28"/>
          <w:szCs w:val="28"/>
          <w:lang w:val="uk-UA"/>
        </w:rPr>
      </w:pPr>
    </w:p>
    <w:p w:rsidR="00E808E5" w:rsidRPr="0047336E" w:rsidRDefault="00E808E5" w:rsidP="00E17E64">
      <w:pPr>
        <w:pStyle w:val="ListParagraph"/>
        <w:numPr>
          <w:ilvl w:val="0"/>
          <w:numId w:val="8"/>
        </w:numPr>
        <w:jc w:val="both"/>
        <w:rPr>
          <w:lang w:val="uk-UA"/>
        </w:rPr>
      </w:pPr>
      <w:r w:rsidRPr="0047336E">
        <w:rPr>
          <w:sz w:val="28"/>
          <w:szCs w:val="28"/>
          <w:lang w:val="uk-UA"/>
        </w:rPr>
        <w:t xml:space="preserve">Забезпечення вчасного прибирання місць загального користування, визначених виконкомом Лубенської міської ради,шляхом </w:t>
      </w:r>
      <w:r>
        <w:rPr>
          <w:sz w:val="28"/>
          <w:szCs w:val="28"/>
          <w:lang w:val="uk-UA"/>
        </w:rPr>
        <w:t>ч</w:t>
      </w:r>
      <w:r w:rsidRPr="0047336E">
        <w:rPr>
          <w:sz w:val="28"/>
          <w:szCs w:val="28"/>
          <w:lang w:val="uk-UA"/>
        </w:rPr>
        <w:t>ітк</w:t>
      </w:r>
      <w:r>
        <w:rPr>
          <w:sz w:val="28"/>
          <w:szCs w:val="28"/>
          <w:lang w:val="uk-UA"/>
        </w:rPr>
        <w:t>ого</w:t>
      </w:r>
      <w:r w:rsidRPr="0047336E">
        <w:rPr>
          <w:sz w:val="28"/>
          <w:szCs w:val="28"/>
          <w:lang w:val="uk-UA"/>
        </w:rPr>
        <w:t xml:space="preserve"> дотримання «</w:t>
      </w:r>
      <w:r w:rsidRPr="0047336E">
        <w:rPr>
          <w:rStyle w:val="Strong"/>
          <w:b w:val="0"/>
          <w:color w:val="000000"/>
          <w:sz w:val="28"/>
          <w:szCs w:val="28"/>
          <w:lang w:val="uk-UA"/>
        </w:rPr>
        <w:t>Державних санітарних норм та правил утримання територій населених місць», «</w:t>
      </w:r>
      <w:r w:rsidRPr="0047336E">
        <w:rPr>
          <w:bCs/>
          <w:sz w:val="28"/>
          <w:lang w:val="uk-UA"/>
        </w:rPr>
        <w:t>Правил благоустрою та утримання території міста Лубни».</w:t>
      </w:r>
    </w:p>
    <w:p w:rsidR="00E808E5" w:rsidRPr="002359B7" w:rsidRDefault="00E808E5" w:rsidP="00E17E64">
      <w:pPr>
        <w:pStyle w:val="ListParagraph"/>
        <w:numPr>
          <w:ilvl w:val="0"/>
          <w:numId w:val="8"/>
        </w:numPr>
        <w:rPr>
          <w:lang w:val="uk-UA"/>
        </w:rPr>
      </w:pPr>
      <w:r>
        <w:rPr>
          <w:bCs/>
          <w:sz w:val="28"/>
          <w:lang w:val="uk-UA"/>
        </w:rPr>
        <w:t>Ліквідація несанкціонованих сміттєзвалищ на території міста.</w:t>
      </w:r>
    </w:p>
    <w:p w:rsidR="00E808E5" w:rsidRPr="00E17E64" w:rsidRDefault="00E808E5" w:rsidP="00E17E64">
      <w:pPr>
        <w:pStyle w:val="ListParagraph"/>
        <w:numPr>
          <w:ilvl w:val="0"/>
          <w:numId w:val="8"/>
        </w:numPr>
        <w:rPr>
          <w:lang w:val="uk-UA"/>
        </w:rPr>
      </w:pPr>
      <w:r>
        <w:rPr>
          <w:bCs/>
          <w:sz w:val="28"/>
          <w:lang w:val="uk-UA"/>
        </w:rPr>
        <w:t>Проведення роз’яснювальної роботи серед населення про правила поводження з твердими побутовими відходами, шляхом виступів,зустрічей та організації періодичних , спільних з підприємством ,заходів по ліквідації стихійних звалищ та прибиранню території .</w:t>
      </w:r>
    </w:p>
    <w:p w:rsidR="00E808E5" w:rsidRPr="00D02A73" w:rsidRDefault="00E808E5" w:rsidP="00E17E64">
      <w:pPr>
        <w:pStyle w:val="ListParagraph"/>
        <w:numPr>
          <w:ilvl w:val="0"/>
          <w:numId w:val="8"/>
        </w:numPr>
        <w:rPr>
          <w:sz w:val="28"/>
          <w:szCs w:val="28"/>
          <w:lang w:val="uk-UA"/>
        </w:rPr>
      </w:pPr>
      <w:r w:rsidRPr="00D02A73">
        <w:rPr>
          <w:bCs/>
          <w:sz w:val="28"/>
          <w:lang w:val="uk-UA"/>
        </w:rPr>
        <w:t>Посилення контролю за правилами поводження з твердими побутовими відходами в місті Лубни.</w:t>
      </w:r>
    </w:p>
    <w:p w:rsidR="00E808E5" w:rsidRPr="00E17E64" w:rsidRDefault="00E808E5" w:rsidP="00E17E64">
      <w:pPr>
        <w:ind w:left="360"/>
        <w:jc w:val="both"/>
        <w:rPr>
          <w:sz w:val="28"/>
          <w:szCs w:val="28"/>
          <w:lang w:val="uk-UA"/>
        </w:rPr>
      </w:pPr>
    </w:p>
    <w:p w:rsidR="00E808E5" w:rsidRDefault="00E808E5" w:rsidP="007E2FB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Ця програма передбачає здійсненню таких заходів:</w:t>
      </w:r>
    </w:p>
    <w:p w:rsidR="00E808E5" w:rsidRDefault="00E808E5" w:rsidP="00DE0A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1.Матеріально-технічне  забезпечення підприємства, а саме- концентрація  необхідної спеціальної техніки на базі одного підприємства з метою її раціонального та ефективного використання під час виконання робіт по</w:t>
      </w:r>
      <w:r w:rsidRPr="008236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наданню </w:t>
      </w:r>
      <w:r w:rsidRPr="00861609">
        <w:rPr>
          <w:sz w:val="28"/>
          <w:szCs w:val="28"/>
          <w:lang w:val="uk-UA"/>
        </w:rPr>
        <w:t xml:space="preserve"> п</w:t>
      </w:r>
      <w:r w:rsidRPr="00861609">
        <w:rPr>
          <w:bCs/>
          <w:color w:val="000000"/>
          <w:sz w:val="28"/>
          <w:szCs w:val="28"/>
          <w:lang w:val="uk-UA"/>
        </w:rPr>
        <w:t>ослуги щодо благоустрою території (послуги по санітарній очистці міста)</w:t>
      </w:r>
      <w:r w:rsidRPr="008616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.</w:t>
      </w:r>
    </w:p>
    <w:p w:rsidR="00E808E5" w:rsidRDefault="00E808E5" w:rsidP="00DE0A2B">
      <w:pPr>
        <w:rPr>
          <w:sz w:val="28"/>
          <w:szCs w:val="28"/>
          <w:lang w:val="uk-UA"/>
        </w:rPr>
      </w:pPr>
    </w:p>
    <w:p w:rsidR="00E808E5" w:rsidRDefault="00E808E5" w:rsidP="00DE0A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Визначення  переліку місць загального  користування та виділення їх площ в натурі.</w:t>
      </w:r>
    </w:p>
    <w:p w:rsidR="00E808E5" w:rsidRDefault="00E808E5" w:rsidP="00861609">
      <w:pPr>
        <w:rPr>
          <w:sz w:val="28"/>
          <w:szCs w:val="28"/>
          <w:lang w:val="uk-UA"/>
        </w:rPr>
      </w:pPr>
    </w:p>
    <w:p w:rsidR="00E808E5" w:rsidRDefault="00E808E5" w:rsidP="008616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Створення мобільної бригади прибиральників та вантажників в кількості 20 чол., які безпосередньо  виконуватимуть  роботу по наданню </w:t>
      </w:r>
      <w:r w:rsidRPr="00861609">
        <w:rPr>
          <w:sz w:val="28"/>
          <w:szCs w:val="28"/>
          <w:lang w:val="uk-UA"/>
        </w:rPr>
        <w:t xml:space="preserve"> п</w:t>
      </w:r>
      <w:r w:rsidRPr="00861609">
        <w:rPr>
          <w:bCs/>
          <w:color w:val="000000"/>
          <w:sz w:val="28"/>
          <w:szCs w:val="28"/>
          <w:lang w:val="uk-UA"/>
        </w:rPr>
        <w:t>ослуги щодо благоустрою території (послуги по санітарній очистці міста)</w:t>
      </w:r>
      <w:r w:rsidRPr="008616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.</w:t>
      </w:r>
    </w:p>
    <w:p w:rsidR="00E808E5" w:rsidRPr="00861609" w:rsidRDefault="00E808E5" w:rsidP="00861609">
      <w:pPr>
        <w:rPr>
          <w:sz w:val="28"/>
          <w:szCs w:val="28"/>
          <w:lang w:val="uk-UA"/>
        </w:rPr>
      </w:pPr>
    </w:p>
    <w:p w:rsidR="00E808E5" w:rsidRPr="00861609" w:rsidRDefault="00E808E5" w:rsidP="00C63DAE">
      <w:pPr>
        <w:ind w:firstLine="540"/>
        <w:jc w:val="both"/>
        <w:rPr>
          <w:sz w:val="28"/>
          <w:szCs w:val="28"/>
          <w:lang w:val="uk-UA"/>
        </w:rPr>
      </w:pPr>
      <w:r w:rsidRPr="00861609">
        <w:rPr>
          <w:sz w:val="28"/>
          <w:szCs w:val="28"/>
          <w:lang w:val="uk-UA"/>
        </w:rPr>
        <w:t>Завдання  з санітарного  прибирання  вулиць  міста  полягає у забезпеченні  належного   санітарного  стану    території міста, відмінна  якість  прибирання, чітке  дотримання  графіків  вивезення  сміття  та  вивезення  сміття  із  несанкціонованих сміттєзвалищ.</w:t>
      </w:r>
    </w:p>
    <w:p w:rsidR="00E808E5" w:rsidRDefault="00E808E5" w:rsidP="00C63DAE">
      <w:pPr>
        <w:ind w:firstLine="540"/>
        <w:jc w:val="both"/>
        <w:rPr>
          <w:sz w:val="28"/>
          <w:szCs w:val="28"/>
          <w:lang w:val="uk-UA"/>
        </w:rPr>
      </w:pPr>
    </w:p>
    <w:p w:rsidR="00E808E5" w:rsidRPr="00C63DAE" w:rsidRDefault="00E808E5" w:rsidP="00C63DAE">
      <w:pPr>
        <w:ind w:firstLine="540"/>
        <w:jc w:val="both"/>
        <w:rPr>
          <w:sz w:val="28"/>
          <w:szCs w:val="28"/>
        </w:rPr>
      </w:pPr>
      <w:r w:rsidRPr="00C63DAE">
        <w:rPr>
          <w:sz w:val="28"/>
          <w:szCs w:val="28"/>
        </w:rPr>
        <w:t>Основні роботи з  санітарного  прибирання  вулиць  міста :</w:t>
      </w:r>
    </w:p>
    <w:p w:rsidR="00E808E5" w:rsidRPr="00C63DAE" w:rsidRDefault="00E808E5" w:rsidP="00C63DAE">
      <w:pPr>
        <w:jc w:val="both"/>
        <w:rPr>
          <w:sz w:val="28"/>
          <w:szCs w:val="28"/>
        </w:rPr>
      </w:pPr>
      <w:r w:rsidRPr="00C63DAE">
        <w:rPr>
          <w:sz w:val="28"/>
          <w:szCs w:val="28"/>
        </w:rPr>
        <w:t xml:space="preserve">     - ручне  прибирання : проїжджої  частини доріг, тротуарів, вулиць, ліквідація  несанкціонованих  сміттєзвалищ, зимове утримання тротуарів</w:t>
      </w:r>
    </w:p>
    <w:p w:rsidR="00E808E5" w:rsidRPr="00C63DAE" w:rsidRDefault="00E808E5" w:rsidP="00C63DAE">
      <w:pPr>
        <w:jc w:val="both"/>
        <w:rPr>
          <w:b/>
          <w:sz w:val="28"/>
          <w:szCs w:val="28"/>
        </w:rPr>
      </w:pPr>
    </w:p>
    <w:p w:rsidR="00E808E5" w:rsidRPr="00C63DAE" w:rsidRDefault="00E808E5" w:rsidP="00C63DAE">
      <w:pPr>
        <w:jc w:val="both"/>
        <w:rPr>
          <w:b/>
          <w:sz w:val="28"/>
          <w:szCs w:val="28"/>
        </w:rPr>
      </w:pPr>
      <w:r w:rsidRPr="00C63DAE">
        <w:rPr>
          <w:b/>
          <w:sz w:val="28"/>
          <w:szCs w:val="28"/>
        </w:rPr>
        <w:t>Технічне завдання:</w:t>
      </w:r>
    </w:p>
    <w:p w:rsidR="00E808E5" w:rsidRPr="00C63DAE" w:rsidRDefault="00E808E5" w:rsidP="00C63DAE">
      <w:pPr>
        <w:jc w:val="both"/>
        <w:rPr>
          <w:b/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868"/>
        <w:gridCol w:w="1620"/>
      </w:tblGrid>
      <w:tr w:rsidR="00E808E5" w:rsidRPr="00C63DAE" w:rsidTr="00701ADC">
        <w:trPr>
          <w:trHeight w:val="322"/>
        </w:trPr>
        <w:tc>
          <w:tcPr>
            <w:tcW w:w="720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C63DAE">
              <w:rPr>
                <w:b/>
                <w:sz w:val="28"/>
                <w:szCs w:val="28"/>
              </w:rPr>
              <w:t>№ п.п</w:t>
            </w:r>
          </w:p>
        </w:tc>
        <w:tc>
          <w:tcPr>
            <w:tcW w:w="5868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C63DAE">
              <w:rPr>
                <w:b/>
                <w:sz w:val="28"/>
                <w:szCs w:val="28"/>
              </w:rPr>
              <w:t>Види робіт</w:t>
            </w:r>
          </w:p>
        </w:tc>
        <w:tc>
          <w:tcPr>
            <w:tcW w:w="1620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C63DAE">
              <w:rPr>
                <w:b/>
                <w:sz w:val="28"/>
                <w:szCs w:val="28"/>
              </w:rPr>
              <w:t>Кількість</w:t>
            </w:r>
          </w:p>
        </w:tc>
      </w:tr>
      <w:tr w:rsidR="00E808E5" w:rsidRPr="00C63DAE" w:rsidTr="00701ADC">
        <w:tc>
          <w:tcPr>
            <w:tcW w:w="720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1</w:t>
            </w:r>
          </w:p>
        </w:tc>
        <w:tc>
          <w:tcPr>
            <w:tcW w:w="5868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 xml:space="preserve">Систематичне утримання місць загального користування (зупинки, площі, майдани та інше) </w:t>
            </w:r>
          </w:p>
        </w:tc>
        <w:tc>
          <w:tcPr>
            <w:tcW w:w="1620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5000 м2"/>
              </w:smartTagPr>
              <w:r w:rsidRPr="00C63DAE">
                <w:rPr>
                  <w:sz w:val="28"/>
                  <w:szCs w:val="28"/>
                </w:rPr>
                <w:t>45000 м</w:t>
              </w:r>
              <w:r w:rsidRPr="00C63DAE">
                <w:rPr>
                  <w:sz w:val="28"/>
                  <w:szCs w:val="28"/>
                  <w:vertAlign w:val="superscript"/>
                </w:rPr>
                <w:t>2</w:t>
              </w:r>
            </w:smartTag>
          </w:p>
        </w:tc>
      </w:tr>
      <w:tr w:rsidR="00E808E5" w:rsidRPr="00C63DAE" w:rsidTr="00701ADC">
        <w:tc>
          <w:tcPr>
            <w:tcW w:w="720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2</w:t>
            </w:r>
          </w:p>
        </w:tc>
        <w:tc>
          <w:tcPr>
            <w:tcW w:w="5868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 xml:space="preserve">Систематичне чищення урн для сміття (протяжність установки </w:t>
            </w:r>
            <w:smartTag w:uri="urn:schemas-microsoft-com:office:smarttags" w:element="metricconverter">
              <w:smartTagPr>
                <w:attr w:name="ProductID" w:val="35 км"/>
              </w:smartTagPr>
              <w:r w:rsidRPr="00C63DAE">
                <w:rPr>
                  <w:sz w:val="28"/>
                  <w:szCs w:val="28"/>
                </w:rPr>
                <w:t>35 км</w:t>
              </w:r>
            </w:smartTag>
            <w:r w:rsidRPr="00C63DAE"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100 шт.</w:t>
            </w:r>
          </w:p>
        </w:tc>
      </w:tr>
      <w:tr w:rsidR="00E808E5" w:rsidRPr="00C63DAE" w:rsidTr="00701ADC">
        <w:tc>
          <w:tcPr>
            <w:tcW w:w="720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3</w:t>
            </w:r>
          </w:p>
        </w:tc>
        <w:tc>
          <w:tcPr>
            <w:tcW w:w="5868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 xml:space="preserve">Ліквідація несанкціонованих звалищ </w:t>
            </w:r>
          </w:p>
        </w:tc>
        <w:tc>
          <w:tcPr>
            <w:tcW w:w="1620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0 м3"/>
              </w:smartTagPr>
              <w:r w:rsidRPr="00C63DAE">
                <w:rPr>
                  <w:sz w:val="28"/>
                  <w:szCs w:val="28"/>
                </w:rPr>
                <w:t>200 м</w:t>
              </w:r>
              <w:r w:rsidRPr="00C63DAE">
                <w:rPr>
                  <w:sz w:val="28"/>
                  <w:szCs w:val="28"/>
                  <w:vertAlign w:val="superscript"/>
                </w:rPr>
                <w:t>3</w:t>
              </w:r>
            </w:smartTag>
            <w:r w:rsidRPr="00C63DAE">
              <w:rPr>
                <w:sz w:val="28"/>
                <w:szCs w:val="28"/>
              </w:rPr>
              <w:t xml:space="preserve"> </w:t>
            </w:r>
          </w:p>
        </w:tc>
      </w:tr>
      <w:tr w:rsidR="00E808E5" w:rsidRPr="00C63DAE" w:rsidTr="00701ADC">
        <w:tc>
          <w:tcPr>
            <w:tcW w:w="720" w:type="dxa"/>
          </w:tcPr>
          <w:p w:rsidR="00E808E5" w:rsidRPr="00C63DAE" w:rsidRDefault="00E808E5" w:rsidP="009C79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868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Періодичне прибирання узбіч доріг</w:t>
            </w:r>
          </w:p>
        </w:tc>
        <w:tc>
          <w:tcPr>
            <w:tcW w:w="1620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,8 км"/>
              </w:smartTagPr>
              <w:r w:rsidRPr="00C63DAE">
                <w:rPr>
                  <w:sz w:val="28"/>
                  <w:szCs w:val="28"/>
                </w:rPr>
                <w:t>44,8 км</w:t>
              </w:r>
            </w:smartTag>
          </w:p>
        </w:tc>
      </w:tr>
      <w:tr w:rsidR="00E808E5" w:rsidRPr="00C63DAE" w:rsidTr="00701ADC">
        <w:tc>
          <w:tcPr>
            <w:tcW w:w="720" w:type="dxa"/>
          </w:tcPr>
          <w:p w:rsidR="00E808E5" w:rsidRPr="009C79E0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868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Весняне та осіннє прибирання міста (листя, гілок)</w:t>
            </w:r>
          </w:p>
        </w:tc>
        <w:tc>
          <w:tcPr>
            <w:tcW w:w="1620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C63DAE">
                <w:rPr>
                  <w:sz w:val="28"/>
                  <w:szCs w:val="28"/>
                </w:rPr>
                <w:t>1000 м</w:t>
              </w:r>
              <w:r w:rsidRPr="00C63DAE">
                <w:rPr>
                  <w:sz w:val="28"/>
                  <w:szCs w:val="28"/>
                  <w:vertAlign w:val="superscript"/>
                </w:rPr>
                <w:t>3</w:t>
              </w:r>
            </w:smartTag>
          </w:p>
        </w:tc>
      </w:tr>
      <w:tr w:rsidR="00E808E5" w:rsidRPr="00C63DAE" w:rsidTr="00701ADC">
        <w:tc>
          <w:tcPr>
            <w:tcW w:w="720" w:type="dxa"/>
          </w:tcPr>
          <w:p w:rsidR="00E808E5" w:rsidRPr="009C79E0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868" w:type="dxa"/>
          </w:tcPr>
          <w:p w:rsidR="00E808E5" w:rsidRPr="002B77CE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2B77CE">
              <w:rPr>
                <w:sz w:val="28"/>
                <w:szCs w:val="28"/>
                <w:lang w:val="uk-UA"/>
              </w:rPr>
              <w:t xml:space="preserve">Утримання тротуарів (очищення від снігу, та посипання сумішшю), довжина </w:t>
            </w:r>
          </w:p>
        </w:tc>
        <w:tc>
          <w:tcPr>
            <w:tcW w:w="1620" w:type="dxa"/>
          </w:tcPr>
          <w:p w:rsidR="00E808E5" w:rsidRPr="00C63DAE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0 км"/>
              </w:smartTagPr>
              <w:r>
                <w:rPr>
                  <w:sz w:val="28"/>
                  <w:szCs w:val="28"/>
                  <w:lang w:val="uk-UA"/>
                </w:rPr>
                <w:t>60</w:t>
              </w:r>
              <w:r w:rsidRPr="00C63DAE">
                <w:rPr>
                  <w:sz w:val="28"/>
                  <w:szCs w:val="28"/>
                </w:rPr>
                <w:t xml:space="preserve"> км</w:t>
              </w:r>
            </w:smartTag>
          </w:p>
        </w:tc>
      </w:tr>
      <w:tr w:rsidR="00E808E5" w:rsidRPr="00DF0679" w:rsidTr="00701ADC">
        <w:tc>
          <w:tcPr>
            <w:tcW w:w="720" w:type="dxa"/>
          </w:tcPr>
          <w:p w:rsidR="00E808E5" w:rsidRPr="00DF0679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868" w:type="dxa"/>
          </w:tcPr>
          <w:p w:rsidR="00E808E5" w:rsidRPr="00DF0679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Очищення проїзної частини міста від піску, бруду, сміття.</w:t>
            </w:r>
          </w:p>
        </w:tc>
        <w:tc>
          <w:tcPr>
            <w:tcW w:w="1620" w:type="dxa"/>
          </w:tcPr>
          <w:p w:rsidR="00E808E5" w:rsidRPr="00DF0679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45000 м2"/>
              </w:smartTagPr>
              <w:r>
                <w:rPr>
                  <w:sz w:val="28"/>
                  <w:szCs w:val="28"/>
                  <w:lang w:val="uk-UA"/>
                </w:rPr>
                <w:t>27000 м²</w:t>
              </w:r>
            </w:smartTag>
          </w:p>
        </w:tc>
      </w:tr>
    </w:tbl>
    <w:p w:rsidR="00E808E5" w:rsidRDefault="00E808E5" w:rsidP="00DE0A2B">
      <w:pPr>
        <w:rPr>
          <w:sz w:val="28"/>
          <w:szCs w:val="28"/>
          <w:lang w:val="uk-UA"/>
        </w:rPr>
      </w:pPr>
    </w:p>
    <w:tbl>
      <w:tblPr>
        <w:tblpPr w:leftFromText="45" w:rightFromText="45" w:vertAnchor="text" w:tblpXSpec="right" w:tblpYSpec="center"/>
        <w:tblW w:w="22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250"/>
      </w:tblGrid>
      <w:tr w:rsidR="00E808E5" w:rsidRPr="00DF0679" w:rsidTr="00701ADC">
        <w:trPr>
          <w:tblCellSpacing w:w="15" w:type="dxa"/>
        </w:trPr>
        <w:tc>
          <w:tcPr>
            <w:tcW w:w="0" w:type="auto"/>
            <w:vAlign w:val="center"/>
          </w:tcPr>
          <w:p w:rsidR="00E808E5" w:rsidRPr="00DF0679" w:rsidRDefault="00E808E5" w:rsidP="00701ADC">
            <w:pPr>
              <w:spacing w:before="100" w:beforeAutospacing="1" w:after="100" w:afterAutospacing="1"/>
              <w:rPr>
                <w:sz w:val="28"/>
                <w:szCs w:val="28"/>
                <w:lang w:val="uk-UA"/>
              </w:rPr>
            </w:pPr>
          </w:p>
        </w:tc>
      </w:tr>
    </w:tbl>
    <w:p w:rsidR="00E808E5" w:rsidRDefault="00E808E5" w:rsidP="001C6874">
      <w:pPr>
        <w:spacing w:before="100" w:beforeAutospacing="1" w:after="100" w:afterAutospacing="1"/>
        <w:rPr>
          <w:sz w:val="28"/>
          <w:szCs w:val="28"/>
          <w:lang w:val="uk-UA"/>
        </w:rPr>
      </w:pPr>
    </w:p>
    <w:p w:rsidR="00E808E5" w:rsidRDefault="00E808E5" w:rsidP="00113FD5">
      <w:pPr>
        <w:spacing w:before="100" w:beforeAutospacing="1" w:after="100" w:afterAutospacing="1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Кількість працівників  підрозділу по благоустрою розрахована на підставі </w:t>
      </w:r>
    </w:p>
    <w:p w:rsidR="00E808E5" w:rsidRPr="001C6874" w:rsidRDefault="00E808E5" w:rsidP="00113FD5">
      <w:pPr>
        <w:ind w:firstLine="708"/>
        <w:jc w:val="both"/>
        <w:rPr>
          <w:sz w:val="28"/>
          <w:szCs w:val="28"/>
          <w:lang w:val="uk-UA"/>
        </w:rPr>
      </w:pPr>
      <w:r w:rsidRPr="00861609">
        <w:rPr>
          <w:b/>
          <w:bCs/>
          <w:color w:val="000000"/>
          <w:sz w:val="28"/>
          <w:szCs w:val="28"/>
        </w:rPr>
        <w:t>Типов</w:t>
      </w:r>
      <w:r>
        <w:rPr>
          <w:b/>
          <w:bCs/>
          <w:color w:val="000000"/>
          <w:sz w:val="28"/>
          <w:szCs w:val="28"/>
          <w:lang w:val="uk-UA"/>
        </w:rPr>
        <w:t>их</w:t>
      </w:r>
      <w:r w:rsidRPr="00861609">
        <w:rPr>
          <w:b/>
          <w:bCs/>
          <w:color w:val="000000"/>
          <w:sz w:val="28"/>
          <w:szCs w:val="28"/>
        </w:rPr>
        <w:t xml:space="preserve"> норм часу та норм обслуговування для робітників і виробничого персоналу, зайнятих утриманням житлового фонду</w:t>
      </w:r>
      <w:r>
        <w:rPr>
          <w:b/>
          <w:bCs/>
          <w:color w:val="000000"/>
          <w:sz w:val="28"/>
          <w:szCs w:val="28"/>
          <w:lang w:val="uk-UA"/>
        </w:rPr>
        <w:t xml:space="preserve">, </w:t>
      </w:r>
      <w:r w:rsidRPr="001C6874">
        <w:rPr>
          <w:bCs/>
          <w:color w:val="000000"/>
          <w:sz w:val="28"/>
          <w:szCs w:val="28"/>
          <w:lang w:val="uk-UA"/>
        </w:rPr>
        <w:t>зат</w:t>
      </w:r>
      <w:r>
        <w:rPr>
          <w:bCs/>
          <w:color w:val="000000"/>
          <w:sz w:val="28"/>
          <w:szCs w:val="28"/>
          <w:lang w:val="uk-UA"/>
        </w:rPr>
        <w:t>верджених</w:t>
      </w:r>
      <w:r w:rsidRPr="001C6874">
        <w:rPr>
          <w:bCs/>
          <w:color w:val="000000"/>
          <w:sz w:val="28"/>
          <w:szCs w:val="28"/>
        </w:rPr>
        <w:t> </w:t>
      </w:r>
      <w:r w:rsidRPr="00861609">
        <w:rPr>
          <w:color w:val="000000"/>
          <w:sz w:val="28"/>
          <w:szCs w:val="28"/>
        </w:rPr>
        <w:t>наказом Державного комітету України по житлово-комунальному господарству від 4 серпня 1997 р. N 59 </w:t>
      </w:r>
      <w:r>
        <w:rPr>
          <w:color w:val="000000"/>
          <w:sz w:val="28"/>
          <w:szCs w:val="28"/>
          <w:lang w:val="uk-UA"/>
        </w:rPr>
        <w:t xml:space="preserve"> та площі </w:t>
      </w:r>
      <w:smartTag w:uri="urn:schemas-microsoft-com:office:smarttags" w:element="metricconverter">
        <w:smartTagPr>
          <w:attr w:name="ProductID" w:val="45000 м2"/>
        </w:smartTagPr>
        <w:r w:rsidRPr="00C63DAE">
          <w:rPr>
            <w:sz w:val="28"/>
            <w:szCs w:val="28"/>
          </w:rPr>
          <w:t>45000 м</w:t>
        </w:r>
        <w:r w:rsidRPr="00C63DAE">
          <w:rPr>
            <w:sz w:val="28"/>
            <w:szCs w:val="28"/>
            <w:vertAlign w:val="superscript"/>
          </w:rPr>
          <w:t>2</w:t>
        </w:r>
      </w:smartTag>
    </w:p>
    <w:p w:rsidR="00E808E5" w:rsidRDefault="00E808E5" w:rsidP="00113FD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>
        <w:rPr>
          <w:sz w:val="28"/>
          <w:szCs w:val="28"/>
        </w:rPr>
        <w:t>истематичн</w:t>
      </w:r>
      <w:r>
        <w:rPr>
          <w:sz w:val="28"/>
          <w:szCs w:val="28"/>
          <w:lang w:val="uk-UA"/>
        </w:rPr>
        <w:t>ого</w:t>
      </w:r>
      <w:r w:rsidRPr="00C63DAE">
        <w:rPr>
          <w:sz w:val="28"/>
          <w:szCs w:val="28"/>
        </w:rPr>
        <w:t xml:space="preserve"> утримання місць загального користування (зупинки, площі, майдани та інше)</w:t>
      </w:r>
      <w:r>
        <w:rPr>
          <w:sz w:val="28"/>
          <w:szCs w:val="28"/>
          <w:lang w:val="uk-UA"/>
        </w:rPr>
        <w:t>.</w:t>
      </w:r>
    </w:p>
    <w:p w:rsidR="00E808E5" w:rsidRDefault="00E808E5" w:rsidP="00113FD5">
      <w:pPr>
        <w:jc w:val="both"/>
        <w:rPr>
          <w:sz w:val="28"/>
          <w:szCs w:val="28"/>
          <w:lang w:val="uk-UA"/>
        </w:rPr>
      </w:pPr>
    </w:p>
    <w:p w:rsidR="00E808E5" w:rsidRDefault="00E808E5" w:rsidP="00113FD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4.Фінансове забезпечення  Програми.</w:t>
      </w:r>
    </w:p>
    <w:p w:rsidR="00E808E5" w:rsidRDefault="00E808E5" w:rsidP="00113FD5">
      <w:pPr>
        <w:jc w:val="both"/>
        <w:rPr>
          <w:sz w:val="28"/>
          <w:szCs w:val="28"/>
          <w:lang w:val="uk-UA"/>
        </w:rPr>
      </w:pPr>
    </w:p>
    <w:p w:rsidR="00E808E5" w:rsidRDefault="00E808E5" w:rsidP="00113FD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Фінансові витрати на виконання Програми  розраховані, виходячи з того, що виконавцем  заходів , передбачених цією Прогамою є КП «Чисте місто», платник податків  4-ї групи   (загальна система оподаткування).</w:t>
      </w:r>
    </w:p>
    <w:p w:rsidR="00E808E5" w:rsidRDefault="00E808E5" w:rsidP="00113FD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Початок  реалізації цієї  Програми – квітень 2014 рік .</w:t>
      </w:r>
    </w:p>
    <w:p w:rsidR="00E808E5" w:rsidRPr="009326ED" w:rsidRDefault="00E808E5" w:rsidP="001C65B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Джерела фінансування – кошти місцевого бюджету. </w:t>
      </w:r>
      <w:r>
        <w:rPr>
          <w:sz w:val="28"/>
          <w:szCs w:val="28"/>
          <w:lang w:val="uk-UA"/>
        </w:rPr>
        <w:tab/>
      </w:r>
      <w:r w:rsidRPr="009326ED">
        <w:rPr>
          <w:sz w:val="28"/>
          <w:szCs w:val="28"/>
          <w:lang w:val="uk-UA"/>
        </w:rPr>
        <w:t xml:space="preserve"> </w:t>
      </w:r>
    </w:p>
    <w:p w:rsidR="00E808E5" w:rsidRDefault="00E808E5" w:rsidP="008236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977"/>
        <w:gridCol w:w="2268"/>
        <w:gridCol w:w="3651"/>
      </w:tblGrid>
      <w:tr w:rsidR="00E808E5" w:rsidTr="004757DA">
        <w:tc>
          <w:tcPr>
            <w:tcW w:w="675" w:type="dxa"/>
          </w:tcPr>
          <w:p w:rsidR="00E808E5" w:rsidRPr="004757DA" w:rsidRDefault="00E808E5" w:rsidP="008236D0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2977" w:type="dxa"/>
          </w:tcPr>
          <w:p w:rsidR="00E808E5" w:rsidRPr="004757DA" w:rsidRDefault="00E808E5" w:rsidP="008236D0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Період  виконання</w:t>
            </w:r>
          </w:p>
        </w:tc>
        <w:tc>
          <w:tcPr>
            <w:tcW w:w="2268" w:type="dxa"/>
          </w:tcPr>
          <w:p w:rsidR="00E808E5" w:rsidRPr="004757DA" w:rsidRDefault="00E808E5" w:rsidP="008236D0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Сума (грн.)</w:t>
            </w:r>
          </w:p>
        </w:tc>
        <w:tc>
          <w:tcPr>
            <w:tcW w:w="3651" w:type="dxa"/>
          </w:tcPr>
          <w:p w:rsidR="00E808E5" w:rsidRPr="004757DA" w:rsidRDefault="00E808E5" w:rsidP="008236D0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Виконавець</w:t>
            </w:r>
          </w:p>
        </w:tc>
      </w:tr>
      <w:tr w:rsidR="00E808E5" w:rsidTr="004757DA">
        <w:tc>
          <w:tcPr>
            <w:tcW w:w="675" w:type="dxa"/>
          </w:tcPr>
          <w:p w:rsidR="00E808E5" w:rsidRPr="004757DA" w:rsidRDefault="00E808E5" w:rsidP="004757DA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977" w:type="dxa"/>
          </w:tcPr>
          <w:p w:rsidR="00E808E5" w:rsidRPr="004757DA" w:rsidRDefault="00E808E5" w:rsidP="004757DA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2014 рік</w:t>
            </w:r>
          </w:p>
        </w:tc>
        <w:tc>
          <w:tcPr>
            <w:tcW w:w="2268" w:type="dxa"/>
          </w:tcPr>
          <w:p w:rsidR="00E808E5" w:rsidRPr="004757DA" w:rsidRDefault="00E808E5" w:rsidP="004757DA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936 600</w:t>
            </w:r>
          </w:p>
        </w:tc>
        <w:tc>
          <w:tcPr>
            <w:tcW w:w="3651" w:type="dxa"/>
          </w:tcPr>
          <w:p w:rsidR="00E808E5" w:rsidRPr="004757DA" w:rsidRDefault="00E808E5" w:rsidP="004757DA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КП «Чисте місто»</w:t>
            </w:r>
          </w:p>
        </w:tc>
      </w:tr>
      <w:tr w:rsidR="00E808E5" w:rsidTr="004757DA">
        <w:tc>
          <w:tcPr>
            <w:tcW w:w="675" w:type="dxa"/>
          </w:tcPr>
          <w:p w:rsidR="00E808E5" w:rsidRPr="004757DA" w:rsidRDefault="00E808E5" w:rsidP="004757DA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977" w:type="dxa"/>
          </w:tcPr>
          <w:p w:rsidR="00E808E5" w:rsidRPr="004757DA" w:rsidRDefault="00E808E5" w:rsidP="004757DA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2015 рік</w:t>
            </w:r>
          </w:p>
        </w:tc>
        <w:tc>
          <w:tcPr>
            <w:tcW w:w="2268" w:type="dxa"/>
          </w:tcPr>
          <w:p w:rsidR="00E808E5" w:rsidRPr="004757DA" w:rsidRDefault="00E808E5" w:rsidP="004757DA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984 430</w:t>
            </w:r>
          </w:p>
        </w:tc>
        <w:tc>
          <w:tcPr>
            <w:tcW w:w="3651" w:type="dxa"/>
          </w:tcPr>
          <w:p w:rsidR="00E808E5" w:rsidRPr="004757DA" w:rsidRDefault="00E808E5" w:rsidP="004757DA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КП «Чисте місто»</w:t>
            </w:r>
          </w:p>
        </w:tc>
      </w:tr>
    </w:tbl>
    <w:p w:rsidR="00E808E5" w:rsidRDefault="00E808E5" w:rsidP="008236D0">
      <w:pPr>
        <w:rPr>
          <w:sz w:val="28"/>
          <w:szCs w:val="28"/>
          <w:lang w:val="uk-UA"/>
        </w:rPr>
      </w:pPr>
    </w:p>
    <w:p w:rsidR="00E808E5" w:rsidRPr="00F34EE1" w:rsidRDefault="00E808E5" w:rsidP="008236D0">
      <w:pPr>
        <w:rPr>
          <w:color w:val="000000"/>
          <w:sz w:val="28"/>
          <w:szCs w:val="28"/>
        </w:rPr>
      </w:pPr>
      <w:r w:rsidRPr="009326ED">
        <w:rPr>
          <w:color w:val="000000"/>
          <w:sz w:val="28"/>
          <w:szCs w:val="28"/>
          <w:lang w:val="uk-UA"/>
        </w:rPr>
        <w:t xml:space="preserve">Таким </w:t>
      </w:r>
      <w:r w:rsidRPr="00F34EE1">
        <w:rPr>
          <w:color w:val="000000"/>
          <w:sz w:val="28"/>
          <w:szCs w:val="28"/>
        </w:rPr>
        <w:t>чином, реалізація</w:t>
      </w:r>
      <w:r>
        <w:rPr>
          <w:color w:val="000000"/>
          <w:sz w:val="28"/>
          <w:szCs w:val="28"/>
          <w:lang w:val="uk-UA"/>
        </w:rPr>
        <w:t xml:space="preserve"> цієї </w:t>
      </w:r>
      <w:r w:rsidRPr="00F34EE1">
        <w:rPr>
          <w:color w:val="000000"/>
          <w:sz w:val="28"/>
          <w:szCs w:val="28"/>
        </w:rPr>
        <w:t xml:space="preserve"> Програми дозволить реформувати систему санітарної очистки міста, </w:t>
      </w:r>
      <w:r>
        <w:rPr>
          <w:color w:val="000000"/>
          <w:sz w:val="28"/>
          <w:szCs w:val="28"/>
          <w:lang w:val="uk-UA"/>
        </w:rPr>
        <w:t>оптимізувати</w:t>
      </w:r>
      <w:r w:rsidRPr="00F34EE1">
        <w:rPr>
          <w:color w:val="000000"/>
          <w:sz w:val="28"/>
          <w:szCs w:val="28"/>
        </w:rPr>
        <w:t xml:space="preserve"> витрати на виконання послуг, покращити екологічний та санітарний стан міста.</w:t>
      </w:r>
    </w:p>
    <w:p w:rsidR="00E808E5" w:rsidRPr="001940BA" w:rsidRDefault="00E808E5" w:rsidP="004876F4">
      <w:pPr>
        <w:ind w:firstLine="851"/>
        <w:jc w:val="both"/>
        <w:rPr>
          <w:b/>
          <w:i/>
          <w:sz w:val="28"/>
          <w:szCs w:val="28"/>
        </w:rPr>
      </w:pPr>
      <w:r w:rsidRPr="001940BA">
        <w:rPr>
          <w:b/>
          <w:i/>
          <w:sz w:val="28"/>
          <w:szCs w:val="28"/>
        </w:rPr>
        <w:t>Аналіз можливих ризиків та страхування</w:t>
      </w:r>
    </w:p>
    <w:p w:rsidR="00E808E5" w:rsidRPr="001940BA" w:rsidRDefault="00E808E5" w:rsidP="004876F4">
      <w:pPr>
        <w:ind w:firstLine="900"/>
        <w:jc w:val="both"/>
        <w:rPr>
          <w:sz w:val="28"/>
          <w:szCs w:val="28"/>
        </w:rPr>
      </w:pPr>
      <w:r w:rsidRPr="001940BA">
        <w:rPr>
          <w:sz w:val="28"/>
          <w:szCs w:val="28"/>
        </w:rPr>
        <w:t xml:space="preserve">Реалізація </w:t>
      </w:r>
      <w:r>
        <w:rPr>
          <w:sz w:val="28"/>
          <w:szCs w:val="28"/>
          <w:lang w:val="uk-UA"/>
        </w:rPr>
        <w:t>цієї Програми</w:t>
      </w:r>
      <w:r w:rsidRPr="001940BA">
        <w:rPr>
          <w:sz w:val="28"/>
          <w:szCs w:val="28"/>
        </w:rPr>
        <w:t xml:space="preserve"> не передбачає суттєвої ролі ризиків, що можуть впливати на </w:t>
      </w:r>
      <w:r>
        <w:rPr>
          <w:sz w:val="28"/>
          <w:szCs w:val="28"/>
          <w:lang w:val="uk-UA"/>
        </w:rPr>
        <w:t>її</w:t>
      </w:r>
      <w:r w:rsidRPr="001940BA">
        <w:rPr>
          <w:sz w:val="28"/>
          <w:szCs w:val="28"/>
        </w:rPr>
        <w:t xml:space="preserve"> реалізацію, оскільки специфіка діяльності не залежить від економічних </w:t>
      </w:r>
      <w:r>
        <w:rPr>
          <w:sz w:val="28"/>
          <w:szCs w:val="28"/>
        </w:rPr>
        <w:t xml:space="preserve"> </w:t>
      </w:r>
      <w:r w:rsidRPr="001940BA">
        <w:rPr>
          <w:sz w:val="28"/>
          <w:szCs w:val="28"/>
        </w:rPr>
        <w:t xml:space="preserve"> чинників, а аналіз антропогенного фактору тільки збільшує актуальність проблеми поводження з відходами. </w:t>
      </w:r>
    </w:p>
    <w:p w:rsidR="00E808E5" w:rsidRPr="001940BA" w:rsidRDefault="00E808E5" w:rsidP="004876F4">
      <w:pPr>
        <w:ind w:firstLine="900"/>
        <w:jc w:val="both"/>
        <w:rPr>
          <w:sz w:val="28"/>
          <w:szCs w:val="28"/>
        </w:rPr>
      </w:pPr>
      <w:r w:rsidRPr="001940BA">
        <w:rPr>
          <w:sz w:val="28"/>
          <w:szCs w:val="28"/>
        </w:rPr>
        <w:t xml:space="preserve">Впровадження </w:t>
      </w:r>
      <w:r>
        <w:rPr>
          <w:sz w:val="28"/>
          <w:szCs w:val="28"/>
          <w:lang w:val="uk-UA"/>
        </w:rPr>
        <w:t xml:space="preserve">цієї  Програми  є </w:t>
      </w:r>
      <w:r w:rsidRPr="001940BA">
        <w:rPr>
          <w:sz w:val="28"/>
          <w:szCs w:val="28"/>
        </w:rPr>
        <w:t xml:space="preserve"> не  разовим заходом, а багатоетапним процесом, впродовж якого втілюються в життя вибрані схеми поводження з відходами.</w:t>
      </w:r>
    </w:p>
    <w:p w:rsidR="00E808E5" w:rsidRPr="001940BA" w:rsidRDefault="00E808E5" w:rsidP="004876F4">
      <w:pPr>
        <w:ind w:firstLine="900"/>
        <w:jc w:val="both"/>
        <w:rPr>
          <w:sz w:val="28"/>
          <w:szCs w:val="28"/>
        </w:rPr>
      </w:pPr>
      <w:r w:rsidRPr="001940BA">
        <w:rPr>
          <w:sz w:val="28"/>
          <w:szCs w:val="28"/>
        </w:rPr>
        <w:t>При успішному виконанні програми можна розраховувати на п</w:t>
      </w:r>
      <w:r>
        <w:rPr>
          <w:sz w:val="28"/>
          <w:szCs w:val="28"/>
        </w:rPr>
        <w:t>озитивні зміни в найближчий час</w:t>
      </w:r>
      <w:r>
        <w:rPr>
          <w:sz w:val="28"/>
          <w:szCs w:val="28"/>
          <w:lang w:val="uk-UA"/>
        </w:rPr>
        <w:t xml:space="preserve">- </w:t>
      </w:r>
      <w:r w:rsidRPr="001940BA">
        <w:rPr>
          <w:sz w:val="28"/>
          <w:szCs w:val="28"/>
        </w:rPr>
        <w:t xml:space="preserve"> це покращ</w:t>
      </w:r>
      <w:r>
        <w:rPr>
          <w:sz w:val="28"/>
          <w:szCs w:val="28"/>
          <w:lang w:val="uk-UA"/>
        </w:rPr>
        <w:t>ення екологічної</w:t>
      </w:r>
      <w:r w:rsidRPr="001940BA">
        <w:rPr>
          <w:sz w:val="28"/>
          <w:szCs w:val="28"/>
        </w:rPr>
        <w:t xml:space="preserve"> си</w:t>
      </w:r>
      <w:r>
        <w:rPr>
          <w:sz w:val="28"/>
          <w:szCs w:val="28"/>
        </w:rPr>
        <w:t>туаці</w:t>
      </w:r>
      <w:r>
        <w:rPr>
          <w:sz w:val="28"/>
          <w:szCs w:val="28"/>
          <w:lang w:val="uk-UA"/>
        </w:rPr>
        <w:t>ї в місті Лубни.</w:t>
      </w:r>
    </w:p>
    <w:p w:rsidR="00E808E5" w:rsidRPr="00A2262D" w:rsidRDefault="00E808E5" w:rsidP="00A2262D">
      <w:pPr>
        <w:ind w:firstLine="900"/>
        <w:jc w:val="both"/>
        <w:rPr>
          <w:sz w:val="28"/>
          <w:szCs w:val="28"/>
          <w:lang w:val="uk-UA"/>
        </w:rPr>
      </w:pPr>
      <w:r w:rsidRPr="001940BA">
        <w:rPr>
          <w:sz w:val="28"/>
          <w:szCs w:val="28"/>
        </w:rPr>
        <w:t xml:space="preserve">Організація впровадження в практику прийнятих рішень здійснюватиметься  на досить широкій основі в сенсі представництва різних суспільних груп територіальної громади </w:t>
      </w:r>
      <w:r>
        <w:rPr>
          <w:sz w:val="28"/>
          <w:szCs w:val="28"/>
          <w:lang w:val="uk-UA"/>
        </w:rPr>
        <w:t>через органи саморганізації населення.</w:t>
      </w:r>
    </w:p>
    <w:p w:rsidR="00E808E5" w:rsidRPr="00A2262D" w:rsidRDefault="00E808E5" w:rsidP="004876F4">
      <w:pPr>
        <w:ind w:firstLine="900"/>
        <w:jc w:val="both"/>
        <w:rPr>
          <w:b/>
          <w:sz w:val="28"/>
          <w:szCs w:val="28"/>
          <w:lang w:val="uk-UA"/>
        </w:rPr>
      </w:pPr>
      <w:r w:rsidRPr="00A2262D">
        <w:rPr>
          <w:b/>
          <w:sz w:val="28"/>
          <w:szCs w:val="28"/>
          <w:lang w:val="uk-UA"/>
        </w:rPr>
        <w:t>Висновки</w:t>
      </w:r>
    </w:p>
    <w:p w:rsidR="00E808E5" w:rsidRDefault="00E808E5" w:rsidP="004876F4">
      <w:pPr>
        <w:ind w:firstLine="935"/>
        <w:jc w:val="both"/>
        <w:rPr>
          <w:sz w:val="28"/>
          <w:szCs w:val="28"/>
          <w:lang w:val="uk-UA"/>
        </w:rPr>
      </w:pPr>
      <w:r w:rsidRPr="00A2262D">
        <w:rPr>
          <w:sz w:val="28"/>
          <w:szCs w:val="28"/>
          <w:lang w:val="uk-UA"/>
        </w:rPr>
        <w:t>Вирішення питання про фінансування матиме  соціально позитивні наслідки</w:t>
      </w:r>
      <w:r>
        <w:rPr>
          <w:sz w:val="28"/>
          <w:szCs w:val="28"/>
          <w:lang w:val="uk-UA"/>
        </w:rPr>
        <w:t>.</w:t>
      </w:r>
      <w:r w:rsidRPr="00A2262D">
        <w:rPr>
          <w:sz w:val="28"/>
          <w:szCs w:val="28"/>
          <w:lang w:val="uk-UA"/>
        </w:rPr>
        <w:t xml:space="preserve"> </w:t>
      </w:r>
    </w:p>
    <w:p w:rsidR="00E808E5" w:rsidRPr="00A2262D" w:rsidRDefault="00E808E5" w:rsidP="004876F4">
      <w:pPr>
        <w:ind w:firstLine="935"/>
        <w:jc w:val="both"/>
        <w:rPr>
          <w:sz w:val="28"/>
          <w:szCs w:val="28"/>
          <w:lang w:val="uk-UA"/>
        </w:rPr>
      </w:pPr>
    </w:p>
    <w:p w:rsidR="00E808E5" w:rsidRPr="001940BA" w:rsidRDefault="00E808E5" w:rsidP="004876F4">
      <w:pPr>
        <w:jc w:val="both"/>
        <w:rPr>
          <w:sz w:val="28"/>
          <w:szCs w:val="28"/>
        </w:rPr>
      </w:pPr>
      <w:r w:rsidRPr="001940BA">
        <w:rPr>
          <w:sz w:val="28"/>
          <w:szCs w:val="28"/>
        </w:rPr>
        <w:t>Запровадження змісту даної програми в життя міста Лубни  має привести до:</w:t>
      </w:r>
    </w:p>
    <w:p w:rsidR="00E808E5" w:rsidRPr="00425E1B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r w:rsidRPr="00425E1B">
        <w:rPr>
          <w:sz w:val="28"/>
          <w:szCs w:val="28"/>
        </w:rPr>
        <w:t>Усунення дискомфорту мешканців міста</w:t>
      </w:r>
      <w:r w:rsidRPr="00425E1B">
        <w:rPr>
          <w:sz w:val="28"/>
          <w:szCs w:val="28"/>
          <w:lang w:val="uk-UA"/>
        </w:rPr>
        <w:t>.</w:t>
      </w:r>
    </w:p>
    <w:p w:rsidR="00E808E5" w:rsidRPr="001940BA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r w:rsidRPr="00425E1B">
        <w:rPr>
          <w:sz w:val="28"/>
          <w:szCs w:val="28"/>
        </w:rPr>
        <w:t xml:space="preserve"> Підвищення ефективності управлінської діяльності.</w:t>
      </w:r>
    </w:p>
    <w:p w:rsidR="00E808E5" w:rsidRPr="001940BA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1940BA">
        <w:rPr>
          <w:sz w:val="28"/>
          <w:szCs w:val="28"/>
        </w:rPr>
        <w:t>меншення кількості несанкціонованих сміттєзвалищ та покращення екологічного та санітарно-епідемічного стану мікрорайонів;</w:t>
      </w:r>
    </w:p>
    <w:p w:rsidR="00E808E5" w:rsidRPr="008236D0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1940BA">
        <w:rPr>
          <w:sz w:val="28"/>
          <w:szCs w:val="28"/>
        </w:rPr>
        <w:t>агальне підвищення культури населення;</w:t>
      </w:r>
    </w:p>
    <w:p w:rsidR="00E808E5" w:rsidRPr="001940BA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Створення додаткових робочих місць.</w:t>
      </w:r>
    </w:p>
    <w:p w:rsidR="00E808E5" w:rsidRPr="00EC1320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r w:rsidRPr="00EC1320">
        <w:rPr>
          <w:sz w:val="28"/>
          <w:szCs w:val="28"/>
        </w:rPr>
        <w:t>Усвідомлення населенням покращення екологічної ситуації в місті.</w:t>
      </w:r>
    </w:p>
    <w:p w:rsidR="00E808E5" w:rsidRDefault="00E808E5" w:rsidP="004876F4">
      <w:pPr>
        <w:ind w:firstLine="851"/>
        <w:jc w:val="both"/>
        <w:rPr>
          <w:color w:val="000000"/>
          <w:sz w:val="28"/>
          <w:szCs w:val="28"/>
        </w:rPr>
      </w:pPr>
    </w:p>
    <w:p w:rsidR="00E808E5" w:rsidRDefault="00E808E5" w:rsidP="004876F4">
      <w:pPr>
        <w:ind w:firstLine="851"/>
        <w:jc w:val="both"/>
        <w:rPr>
          <w:color w:val="000000"/>
          <w:sz w:val="28"/>
          <w:szCs w:val="28"/>
        </w:rPr>
      </w:pPr>
    </w:p>
    <w:p w:rsidR="00E808E5" w:rsidRDefault="00E808E5" w:rsidP="004876F4">
      <w:pPr>
        <w:ind w:firstLine="851"/>
        <w:jc w:val="both"/>
        <w:rPr>
          <w:color w:val="000000"/>
          <w:sz w:val="28"/>
          <w:szCs w:val="28"/>
        </w:rPr>
      </w:pPr>
    </w:p>
    <w:p w:rsidR="00E808E5" w:rsidRPr="00A866FD" w:rsidRDefault="00E808E5" w:rsidP="004876F4">
      <w:pPr>
        <w:jc w:val="both"/>
        <w:rPr>
          <w:b/>
          <w:color w:val="000000"/>
          <w:sz w:val="28"/>
          <w:szCs w:val="28"/>
        </w:rPr>
      </w:pPr>
      <w:r w:rsidRPr="00A866FD">
        <w:rPr>
          <w:b/>
          <w:color w:val="000000"/>
          <w:sz w:val="28"/>
          <w:szCs w:val="28"/>
        </w:rPr>
        <w:t xml:space="preserve">Секретар міської ради               </w:t>
      </w:r>
      <w:r>
        <w:rPr>
          <w:b/>
          <w:color w:val="000000"/>
          <w:sz w:val="28"/>
          <w:szCs w:val="28"/>
        </w:rPr>
        <w:t xml:space="preserve">                                         </w:t>
      </w:r>
      <w:r w:rsidRPr="00A866FD">
        <w:rPr>
          <w:b/>
          <w:color w:val="000000"/>
          <w:sz w:val="28"/>
          <w:szCs w:val="28"/>
        </w:rPr>
        <w:t xml:space="preserve">І.І. Карпець </w:t>
      </w:r>
    </w:p>
    <w:p w:rsidR="00E808E5" w:rsidRPr="004C22FD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b/>
          <w:sz w:val="28"/>
          <w:szCs w:val="28"/>
          <w:lang w:val="uk-UA"/>
        </w:rPr>
      </w:pPr>
    </w:p>
    <w:p w:rsidR="00E808E5" w:rsidRDefault="00E808E5" w:rsidP="007E2FB0">
      <w:pPr>
        <w:jc w:val="center"/>
        <w:rPr>
          <w:b/>
          <w:sz w:val="28"/>
          <w:szCs w:val="28"/>
          <w:lang w:val="uk-UA"/>
        </w:rPr>
      </w:pPr>
    </w:p>
    <w:p w:rsidR="00E808E5" w:rsidRDefault="00E808E5" w:rsidP="007E2FB0">
      <w:pPr>
        <w:jc w:val="center"/>
        <w:rPr>
          <w:b/>
          <w:sz w:val="28"/>
          <w:szCs w:val="28"/>
          <w:lang w:val="uk-UA"/>
        </w:rPr>
      </w:pPr>
    </w:p>
    <w:p w:rsidR="00E808E5" w:rsidRDefault="00E808E5" w:rsidP="007E2FB0">
      <w:pPr>
        <w:jc w:val="center"/>
        <w:rPr>
          <w:b/>
          <w:sz w:val="28"/>
          <w:szCs w:val="28"/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AD46F2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E808E5" w:rsidRDefault="00E808E5" w:rsidP="00AD46F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</w:t>
      </w:r>
      <w:r>
        <w:rPr>
          <w:sz w:val="28"/>
          <w:szCs w:val="28"/>
        </w:rPr>
        <w:t xml:space="preserve">Додаток </w:t>
      </w:r>
    </w:p>
    <w:p w:rsidR="00E808E5" w:rsidRDefault="00E808E5" w:rsidP="001C65BA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до рішення </w:t>
      </w:r>
      <w:r>
        <w:rPr>
          <w:sz w:val="28"/>
          <w:szCs w:val="28"/>
          <w:lang w:val="uk-UA"/>
        </w:rPr>
        <w:t xml:space="preserve">міської ради </w:t>
      </w:r>
    </w:p>
    <w:p w:rsidR="00E808E5" w:rsidRPr="001C65BA" w:rsidRDefault="00E808E5" w:rsidP="001C65BA">
      <w:pPr>
        <w:autoSpaceDE w:val="0"/>
        <w:autoSpaceDN w:val="0"/>
        <w:adjustRightInd w:val="0"/>
        <w:jc w:val="right"/>
        <w:rPr>
          <w:lang w:val="uk-UA"/>
        </w:rPr>
      </w:pPr>
      <w:r>
        <w:rPr>
          <w:sz w:val="28"/>
          <w:szCs w:val="28"/>
          <w:lang w:val="uk-UA"/>
        </w:rPr>
        <w:t>від 14 лютого 2014року</w:t>
      </w: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Pr="00020F40" w:rsidRDefault="00E808E5" w:rsidP="007E2FB0">
      <w:pPr>
        <w:jc w:val="center"/>
        <w:rPr>
          <w:sz w:val="96"/>
          <w:szCs w:val="96"/>
          <w:lang w:val="uk-UA"/>
        </w:rPr>
      </w:pPr>
      <w:r w:rsidRPr="00020F40">
        <w:rPr>
          <w:sz w:val="96"/>
          <w:szCs w:val="96"/>
          <w:lang w:val="uk-UA"/>
        </w:rPr>
        <w:t>ПРОГРАМА</w:t>
      </w:r>
    </w:p>
    <w:p w:rsidR="00E808E5" w:rsidRDefault="00E808E5" w:rsidP="007E2FB0">
      <w:pPr>
        <w:jc w:val="center"/>
        <w:rPr>
          <w:sz w:val="28"/>
          <w:szCs w:val="28"/>
          <w:lang w:val="uk-UA"/>
        </w:rPr>
      </w:pPr>
    </w:p>
    <w:p w:rsidR="00E808E5" w:rsidRDefault="00E808E5" w:rsidP="007E2FB0">
      <w:pPr>
        <w:jc w:val="center"/>
        <w:rPr>
          <w:sz w:val="28"/>
          <w:szCs w:val="28"/>
          <w:lang w:val="uk-UA"/>
        </w:rPr>
      </w:pPr>
    </w:p>
    <w:p w:rsidR="00E808E5" w:rsidRPr="00020F40" w:rsidRDefault="00E808E5" w:rsidP="007E2FB0">
      <w:pPr>
        <w:jc w:val="center"/>
        <w:rPr>
          <w:sz w:val="40"/>
          <w:szCs w:val="40"/>
          <w:lang w:val="uk-UA"/>
        </w:rPr>
      </w:pPr>
      <w:r w:rsidRPr="00020F40">
        <w:rPr>
          <w:sz w:val="40"/>
          <w:szCs w:val="40"/>
          <w:lang w:val="uk-UA"/>
        </w:rPr>
        <w:t>Організація та проведення санітарного очищення</w:t>
      </w:r>
    </w:p>
    <w:p w:rsidR="00E808E5" w:rsidRPr="00BB0639" w:rsidRDefault="00E808E5" w:rsidP="007E2FB0">
      <w:pPr>
        <w:jc w:val="center"/>
        <w:rPr>
          <w:sz w:val="28"/>
          <w:szCs w:val="28"/>
          <w:lang w:val="uk-UA"/>
        </w:rPr>
      </w:pPr>
      <w:r w:rsidRPr="00020F40">
        <w:rPr>
          <w:sz w:val="40"/>
          <w:szCs w:val="40"/>
          <w:lang w:val="uk-UA"/>
        </w:rPr>
        <w:t>території міста Лубни на 2014-2015роки</w:t>
      </w:r>
      <w:r>
        <w:rPr>
          <w:sz w:val="28"/>
          <w:szCs w:val="28"/>
          <w:lang w:val="uk-UA"/>
        </w:rPr>
        <w:t xml:space="preserve"> </w:t>
      </w: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tbl>
      <w:tblPr>
        <w:tblW w:w="9647" w:type="dxa"/>
        <w:tblInd w:w="93" w:type="dxa"/>
        <w:tblLook w:val="00A0"/>
      </w:tblPr>
      <w:tblGrid>
        <w:gridCol w:w="630"/>
        <w:gridCol w:w="2445"/>
        <w:gridCol w:w="1439"/>
        <w:gridCol w:w="1582"/>
        <w:gridCol w:w="1563"/>
        <w:gridCol w:w="994"/>
        <w:gridCol w:w="994"/>
      </w:tblGrid>
      <w:tr w:rsidR="00E808E5" w:rsidRPr="00425E1B" w:rsidTr="005564BD">
        <w:trPr>
          <w:trHeight w:val="354"/>
        </w:trPr>
        <w:tc>
          <w:tcPr>
            <w:tcW w:w="964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808E5" w:rsidRPr="00425E1B" w:rsidTr="005564BD">
        <w:trPr>
          <w:trHeight w:val="354"/>
        </w:trPr>
        <w:tc>
          <w:tcPr>
            <w:tcW w:w="964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808E5" w:rsidRPr="00425E1B" w:rsidTr="005564BD">
        <w:trPr>
          <w:trHeight w:val="1061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808E5" w:rsidRPr="00425E1B" w:rsidTr="005564BD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808E5" w:rsidRPr="00425E1B" w:rsidTr="005564BD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020F40" w:rsidRDefault="00E808E5" w:rsidP="005564B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</w:t>
            </w:r>
            <w:r w:rsidRPr="00020F40">
              <w:rPr>
                <w:sz w:val="24"/>
                <w:szCs w:val="24"/>
                <w:lang w:val="uk-UA"/>
              </w:rPr>
              <w:t>убни</w:t>
            </w:r>
            <w:r>
              <w:rPr>
                <w:sz w:val="24"/>
                <w:szCs w:val="24"/>
                <w:lang w:val="uk-UA"/>
              </w:rPr>
              <w:t>-20</w:t>
            </w:r>
            <w:r w:rsidRPr="00020F40">
              <w:rPr>
                <w:sz w:val="24"/>
                <w:szCs w:val="24"/>
                <w:lang w:val="uk-UA"/>
              </w:rPr>
              <w:t>14</w:t>
            </w:r>
          </w:p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808E5" w:rsidRPr="00425E1B" w:rsidTr="005564BD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808E5" w:rsidRPr="00425E1B" w:rsidTr="005564BD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808E5" w:rsidRPr="00425E1B" w:rsidTr="005564BD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808E5" w:rsidRPr="00425E1B" w:rsidTr="005564BD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5564B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808E5" w:rsidRPr="00425E1B" w:rsidTr="005564BD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808E5" w:rsidRPr="00425E1B" w:rsidTr="005564BD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8E5" w:rsidRPr="00425E1B" w:rsidRDefault="00E808E5" w:rsidP="00425E1B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E808E5" w:rsidRPr="004C22FD" w:rsidRDefault="00E808E5" w:rsidP="007E2FB0">
      <w:pPr>
        <w:jc w:val="center"/>
        <w:rPr>
          <w:lang w:val="uk-UA"/>
        </w:rPr>
      </w:pPr>
    </w:p>
    <w:sectPr w:rsidR="00E808E5" w:rsidRPr="004C22FD" w:rsidSect="00466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8E5" w:rsidRDefault="00E808E5" w:rsidP="007E2FB0">
      <w:r>
        <w:separator/>
      </w:r>
    </w:p>
  </w:endnote>
  <w:endnote w:type="continuationSeparator" w:id="0">
    <w:p w:rsidR="00E808E5" w:rsidRDefault="00E808E5" w:rsidP="007E2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8E5" w:rsidRDefault="00E808E5" w:rsidP="007E2FB0">
      <w:r>
        <w:separator/>
      </w:r>
    </w:p>
  </w:footnote>
  <w:footnote w:type="continuationSeparator" w:id="0">
    <w:p w:rsidR="00E808E5" w:rsidRDefault="00E808E5" w:rsidP="007E2F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3197"/>
    <w:multiLevelType w:val="hybridMultilevel"/>
    <w:tmpl w:val="F560E53E"/>
    <w:lvl w:ilvl="0" w:tplc="F4EEE1AA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5647A"/>
    <w:multiLevelType w:val="hybridMultilevel"/>
    <w:tmpl w:val="E1BEC560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3B36DD3"/>
    <w:multiLevelType w:val="hybridMultilevel"/>
    <w:tmpl w:val="F73E85C6"/>
    <w:lvl w:ilvl="0" w:tplc="FFFFFFFF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FB76DCD"/>
    <w:multiLevelType w:val="hybridMultilevel"/>
    <w:tmpl w:val="49A4997E"/>
    <w:lvl w:ilvl="0" w:tplc="1FF07E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2374A4"/>
    <w:multiLevelType w:val="singleLevel"/>
    <w:tmpl w:val="F712317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</w:abstractNum>
  <w:abstractNum w:abstractNumId="5">
    <w:nsid w:val="25A90C00"/>
    <w:multiLevelType w:val="hybridMultilevel"/>
    <w:tmpl w:val="15D4C478"/>
    <w:lvl w:ilvl="0" w:tplc="959063E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A2447F"/>
    <w:multiLevelType w:val="hybridMultilevel"/>
    <w:tmpl w:val="24066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8DB724E"/>
    <w:multiLevelType w:val="singleLevel"/>
    <w:tmpl w:val="EC844CE0"/>
    <w:lvl w:ilvl="0">
      <w:start w:val="10"/>
      <w:numFmt w:val="bullet"/>
      <w:lvlText w:val="-"/>
      <w:lvlJc w:val="left"/>
      <w:pPr>
        <w:tabs>
          <w:tab w:val="num" w:pos="600"/>
        </w:tabs>
        <w:ind w:left="600" w:hanging="375"/>
      </w:pPr>
      <w:rPr>
        <w:rFonts w:hint="default"/>
      </w:rPr>
    </w:lvl>
  </w:abstractNum>
  <w:abstractNum w:abstractNumId="8">
    <w:nsid w:val="3BFA23BA"/>
    <w:multiLevelType w:val="singleLevel"/>
    <w:tmpl w:val="7A7413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3D3B4091"/>
    <w:multiLevelType w:val="hybridMultilevel"/>
    <w:tmpl w:val="9124ADF6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037763D"/>
    <w:multiLevelType w:val="hybridMultilevel"/>
    <w:tmpl w:val="9992F1C4"/>
    <w:lvl w:ilvl="0" w:tplc="13F8790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5856F5"/>
    <w:multiLevelType w:val="singleLevel"/>
    <w:tmpl w:val="65CA91C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</w:abstractNum>
  <w:abstractNum w:abstractNumId="12">
    <w:nsid w:val="792A0300"/>
    <w:multiLevelType w:val="hybridMultilevel"/>
    <w:tmpl w:val="9C2A96C8"/>
    <w:lvl w:ilvl="0" w:tplc="733EB01C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8"/>
  </w:num>
  <w:num w:numId="5">
    <w:abstractNumId w:val="9"/>
  </w:num>
  <w:num w:numId="6">
    <w:abstractNumId w:val="2"/>
  </w:num>
  <w:num w:numId="7">
    <w:abstractNumId w:val="1"/>
  </w:num>
  <w:num w:numId="8">
    <w:abstractNumId w:val="3"/>
  </w:num>
  <w:num w:numId="9">
    <w:abstractNumId w:val="6"/>
  </w:num>
  <w:num w:numId="10">
    <w:abstractNumId w:val="12"/>
  </w:num>
  <w:num w:numId="11">
    <w:abstractNumId w:val="10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C1D"/>
    <w:rsid w:val="00005557"/>
    <w:rsid w:val="0000599B"/>
    <w:rsid w:val="00010FD0"/>
    <w:rsid w:val="000139B8"/>
    <w:rsid w:val="00013E36"/>
    <w:rsid w:val="000140E7"/>
    <w:rsid w:val="00014715"/>
    <w:rsid w:val="0001643D"/>
    <w:rsid w:val="00017FBD"/>
    <w:rsid w:val="00020F40"/>
    <w:rsid w:val="000230B6"/>
    <w:rsid w:val="00024C1F"/>
    <w:rsid w:val="000252DB"/>
    <w:rsid w:val="00032492"/>
    <w:rsid w:val="00032C69"/>
    <w:rsid w:val="00040259"/>
    <w:rsid w:val="00043B5E"/>
    <w:rsid w:val="00047448"/>
    <w:rsid w:val="00047F1F"/>
    <w:rsid w:val="0005687F"/>
    <w:rsid w:val="00062025"/>
    <w:rsid w:val="00062EED"/>
    <w:rsid w:val="000651D7"/>
    <w:rsid w:val="0006606A"/>
    <w:rsid w:val="0006715D"/>
    <w:rsid w:val="00067588"/>
    <w:rsid w:val="000678E2"/>
    <w:rsid w:val="00075168"/>
    <w:rsid w:val="000806AE"/>
    <w:rsid w:val="000814D1"/>
    <w:rsid w:val="00095662"/>
    <w:rsid w:val="000A3780"/>
    <w:rsid w:val="000A69BB"/>
    <w:rsid w:val="000B473A"/>
    <w:rsid w:val="000B47F4"/>
    <w:rsid w:val="000B4C14"/>
    <w:rsid w:val="000B671F"/>
    <w:rsid w:val="000B7C98"/>
    <w:rsid w:val="000C1C19"/>
    <w:rsid w:val="000C433C"/>
    <w:rsid w:val="000C77AA"/>
    <w:rsid w:val="000D6DE3"/>
    <w:rsid w:val="000D7DF9"/>
    <w:rsid w:val="000E1872"/>
    <w:rsid w:val="000F3B15"/>
    <w:rsid w:val="000F6400"/>
    <w:rsid w:val="00113FD5"/>
    <w:rsid w:val="001164CE"/>
    <w:rsid w:val="00116EF8"/>
    <w:rsid w:val="00117E00"/>
    <w:rsid w:val="00122128"/>
    <w:rsid w:val="00124646"/>
    <w:rsid w:val="0012527D"/>
    <w:rsid w:val="001318D0"/>
    <w:rsid w:val="001335E7"/>
    <w:rsid w:val="00143AC5"/>
    <w:rsid w:val="00144436"/>
    <w:rsid w:val="001478AD"/>
    <w:rsid w:val="0015127C"/>
    <w:rsid w:val="00151E99"/>
    <w:rsid w:val="00153093"/>
    <w:rsid w:val="001557EA"/>
    <w:rsid w:val="001558A3"/>
    <w:rsid w:val="00156F03"/>
    <w:rsid w:val="00157F19"/>
    <w:rsid w:val="00163F1D"/>
    <w:rsid w:val="00166F89"/>
    <w:rsid w:val="00171059"/>
    <w:rsid w:val="001716E6"/>
    <w:rsid w:val="001731A3"/>
    <w:rsid w:val="00175256"/>
    <w:rsid w:val="00177E4E"/>
    <w:rsid w:val="00183659"/>
    <w:rsid w:val="00184D53"/>
    <w:rsid w:val="00190A72"/>
    <w:rsid w:val="001940BA"/>
    <w:rsid w:val="001A385D"/>
    <w:rsid w:val="001A445E"/>
    <w:rsid w:val="001A7A42"/>
    <w:rsid w:val="001B1E92"/>
    <w:rsid w:val="001B3831"/>
    <w:rsid w:val="001B42A7"/>
    <w:rsid w:val="001B6321"/>
    <w:rsid w:val="001B7C0F"/>
    <w:rsid w:val="001C0C24"/>
    <w:rsid w:val="001C0E3C"/>
    <w:rsid w:val="001C179A"/>
    <w:rsid w:val="001C1867"/>
    <w:rsid w:val="001C5A5F"/>
    <w:rsid w:val="001C65BA"/>
    <w:rsid w:val="001C6874"/>
    <w:rsid w:val="001D056D"/>
    <w:rsid w:val="001D1651"/>
    <w:rsid w:val="001D3FC4"/>
    <w:rsid w:val="001E3DF9"/>
    <w:rsid w:val="001E4030"/>
    <w:rsid w:val="001E4B2C"/>
    <w:rsid w:val="001E702E"/>
    <w:rsid w:val="001F2FD6"/>
    <w:rsid w:val="001F6560"/>
    <w:rsid w:val="00203B61"/>
    <w:rsid w:val="0020516B"/>
    <w:rsid w:val="00206011"/>
    <w:rsid w:val="0021189C"/>
    <w:rsid w:val="002155B3"/>
    <w:rsid w:val="00216B23"/>
    <w:rsid w:val="00217305"/>
    <w:rsid w:val="00226ED6"/>
    <w:rsid w:val="00231B95"/>
    <w:rsid w:val="002359B7"/>
    <w:rsid w:val="00237E55"/>
    <w:rsid w:val="0024180B"/>
    <w:rsid w:val="00243609"/>
    <w:rsid w:val="00253F54"/>
    <w:rsid w:val="00255DA8"/>
    <w:rsid w:val="0025718B"/>
    <w:rsid w:val="00266430"/>
    <w:rsid w:val="0026648C"/>
    <w:rsid w:val="00275030"/>
    <w:rsid w:val="0027718F"/>
    <w:rsid w:val="00277B1B"/>
    <w:rsid w:val="002833CE"/>
    <w:rsid w:val="00290572"/>
    <w:rsid w:val="00295B19"/>
    <w:rsid w:val="00297C3E"/>
    <w:rsid w:val="002A18B4"/>
    <w:rsid w:val="002A706B"/>
    <w:rsid w:val="002B2D97"/>
    <w:rsid w:val="002B360F"/>
    <w:rsid w:val="002B61B9"/>
    <w:rsid w:val="002B77CE"/>
    <w:rsid w:val="002C3FBD"/>
    <w:rsid w:val="002C4044"/>
    <w:rsid w:val="002D1EDC"/>
    <w:rsid w:val="002D57F2"/>
    <w:rsid w:val="002D770B"/>
    <w:rsid w:val="002E4E97"/>
    <w:rsid w:val="002E65A1"/>
    <w:rsid w:val="002E76DD"/>
    <w:rsid w:val="002F165F"/>
    <w:rsid w:val="0030157C"/>
    <w:rsid w:val="00303498"/>
    <w:rsid w:val="003113FD"/>
    <w:rsid w:val="00312482"/>
    <w:rsid w:val="00312AA4"/>
    <w:rsid w:val="003133AA"/>
    <w:rsid w:val="003146F9"/>
    <w:rsid w:val="003167CA"/>
    <w:rsid w:val="0032488D"/>
    <w:rsid w:val="00333E3D"/>
    <w:rsid w:val="00336443"/>
    <w:rsid w:val="00337E3B"/>
    <w:rsid w:val="00341C22"/>
    <w:rsid w:val="00350438"/>
    <w:rsid w:val="00352CA3"/>
    <w:rsid w:val="00353813"/>
    <w:rsid w:val="00356BA3"/>
    <w:rsid w:val="003575F4"/>
    <w:rsid w:val="003644AF"/>
    <w:rsid w:val="00372037"/>
    <w:rsid w:val="0037512F"/>
    <w:rsid w:val="00375909"/>
    <w:rsid w:val="00375EB0"/>
    <w:rsid w:val="00383077"/>
    <w:rsid w:val="00383567"/>
    <w:rsid w:val="00385C54"/>
    <w:rsid w:val="00392F22"/>
    <w:rsid w:val="00395A6C"/>
    <w:rsid w:val="003A369A"/>
    <w:rsid w:val="003A4054"/>
    <w:rsid w:val="003C0D72"/>
    <w:rsid w:val="003C1C67"/>
    <w:rsid w:val="003D109F"/>
    <w:rsid w:val="003D22B5"/>
    <w:rsid w:val="003D3D1E"/>
    <w:rsid w:val="003E115D"/>
    <w:rsid w:val="003E1881"/>
    <w:rsid w:val="003E1FA5"/>
    <w:rsid w:val="003E22F4"/>
    <w:rsid w:val="003E30FA"/>
    <w:rsid w:val="003E4212"/>
    <w:rsid w:val="003E4965"/>
    <w:rsid w:val="003E7673"/>
    <w:rsid w:val="003F0F43"/>
    <w:rsid w:val="003F19D9"/>
    <w:rsid w:val="003F58A8"/>
    <w:rsid w:val="003F633D"/>
    <w:rsid w:val="00402E1B"/>
    <w:rsid w:val="00402F19"/>
    <w:rsid w:val="0040309D"/>
    <w:rsid w:val="00404FC6"/>
    <w:rsid w:val="00406AAC"/>
    <w:rsid w:val="00413230"/>
    <w:rsid w:val="0042160A"/>
    <w:rsid w:val="004223BD"/>
    <w:rsid w:val="00425E1B"/>
    <w:rsid w:val="00427451"/>
    <w:rsid w:val="0042779D"/>
    <w:rsid w:val="00427DD7"/>
    <w:rsid w:val="0043110C"/>
    <w:rsid w:val="00432D98"/>
    <w:rsid w:val="00435649"/>
    <w:rsid w:val="00435783"/>
    <w:rsid w:val="004430FE"/>
    <w:rsid w:val="00450B9B"/>
    <w:rsid w:val="00452879"/>
    <w:rsid w:val="004572AB"/>
    <w:rsid w:val="00461356"/>
    <w:rsid w:val="00466A49"/>
    <w:rsid w:val="0047336E"/>
    <w:rsid w:val="00473C0D"/>
    <w:rsid w:val="00473C74"/>
    <w:rsid w:val="004757DA"/>
    <w:rsid w:val="00476CE4"/>
    <w:rsid w:val="00483636"/>
    <w:rsid w:val="004875F4"/>
    <w:rsid w:val="004876F4"/>
    <w:rsid w:val="0049005C"/>
    <w:rsid w:val="004927CC"/>
    <w:rsid w:val="0049542F"/>
    <w:rsid w:val="004956C6"/>
    <w:rsid w:val="004A06A9"/>
    <w:rsid w:val="004A19E7"/>
    <w:rsid w:val="004A27AA"/>
    <w:rsid w:val="004A4691"/>
    <w:rsid w:val="004A7CEF"/>
    <w:rsid w:val="004B4842"/>
    <w:rsid w:val="004B6362"/>
    <w:rsid w:val="004B64D9"/>
    <w:rsid w:val="004C0376"/>
    <w:rsid w:val="004C12E9"/>
    <w:rsid w:val="004C22FD"/>
    <w:rsid w:val="004C520C"/>
    <w:rsid w:val="004C725B"/>
    <w:rsid w:val="004D0D39"/>
    <w:rsid w:val="004D0E27"/>
    <w:rsid w:val="004D4EB5"/>
    <w:rsid w:val="004D5338"/>
    <w:rsid w:val="004D64AD"/>
    <w:rsid w:val="004D7E13"/>
    <w:rsid w:val="004E068F"/>
    <w:rsid w:val="004E0870"/>
    <w:rsid w:val="004E1696"/>
    <w:rsid w:val="004E230E"/>
    <w:rsid w:val="004E4EB9"/>
    <w:rsid w:val="004E6C26"/>
    <w:rsid w:val="004F09F0"/>
    <w:rsid w:val="004F12B0"/>
    <w:rsid w:val="004F22B8"/>
    <w:rsid w:val="00501145"/>
    <w:rsid w:val="005066DE"/>
    <w:rsid w:val="00510BAE"/>
    <w:rsid w:val="00514255"/>
    <w:rsid w:val="0051479D"/>
    <w:rsid w:val="00514B71"/>
    <w:rsid w:val="00514C59"/>
    <w:rsid w:val="00520580"/>
    <w:rsid w:val="0052268D"/>
    <w:rsid w:val="00530E7E"/>
    <w:rsid w:val="0053258F"/>
    <w:rsid w:val="00533861"/>
    <w:rsid w:val="005340B3"/>
    <w:rsid w:val="00537FF9"/>
    <w:rsid w:val="005564BD"/>
    <w:rsid w:val="005605BC"/>
    <w:rsid w:val="00560998"/>
    <w:rsid w:val="005625A0"/>
    <w:rsid w:val="005625CD"/>
    <w:rsid w:val="0056270A"/>
    <w:rsid w:val="00563116"/>
    <w:rsid w:val="005649A5"/>
    <w:rsid w:val="0056652A"/>
    <w:rsid w:val="00567D7B"/>
    <w:rsid w:val="00572B68"/>
    <w:rsid w:val="00573E8B"/>
    <w:rsid w:val="00575EB1"/>
    <w:rsid w:val="005771DA"/>
    <w:rsid w:val="005800D8"/>
    <w:rsid w:val="00585897"/>
    <w:rsid w:val="00586E96"/>
    <w:rsid w:val="0058783E"/>
    <w:rsid w:val="00593599"/>
    <w:rsid w:val="00595C4F"/>
    <w:rsid w:val="0059740E"/>
    <w:rsid w:val="005B6118"/>
    <w:rsid w:val="005C43DD"/>
    <w:rsid w:val="005D0C53"/>
    <w:rsid w:val="005D2F49"/>
    <w:rsid w:val="005D4006"/>
    <w:rsid w:val="005D6732"/>
    <w:rsid w:val="005D764B"/>
    <w:rsid w:val="005E0C1D"/>
    <w:rsid w:val="005E315C"/>
    <w:rsid w:val="005E4C40"/>
    <w:rsid w:val="005E5C62"/>
    <w:rsid w:val="005F4BF7"/>
    <w:rsid w:val="005F5773"/>
    <w:rsid w:val="005F5E82"/>
    <w:rsid w:val="00600482"/>
    <w:rsid w:val="00602DC6"/>
    <w:rsid w:val="0060441D"/>
    <w:rsid w:val="00606AB1"/>
    <w:rsid w:val="006130F2"/>
    <w:rsid w:val="0061430C"/>
    <w:rsid w:val="006145D3"/>
    <w:rsid w:val="00622B26"/>
    <w:rsid w:val="006235B0"/>
    <w:rsid w:val="006278BC"/>
    <w:rsid w:val="006303E8"/>
    <w:rsid w:val="00632EBA"/>
    <w:rsid w:val="0063414C"/>
    <w:rsid w:val="00634D64"/>
    <w:rsid w:val="00636E2E"/>
    <w:rsid w:val="0064247F"/>
    <w:rsid w:val="0064325B"/>
    <w:rsid w:val="00644DD3"/>
    <w:rsid w:val="00646E2C"/>
    <w:rsid w:val="00650275"/>
    <w:rsid w:val="00650438"/>
    <w:rsid w:val="006522B4"/>
    <w:rsid w:val="00653E85"/>
    <w:rsid w:val="00655331"/>
    <w:rsid w:val="00656AC2"/>
    <w:rsid w:val="006579F2"/>
    <w:rsid w:val="00661503"/>
    <w:rsid w:val="006624C9"/>
    <w:rsid w:val="006654C8"/>
    <w:rsid w:val="006671A7"/>
    <w:rsid w:val="00670404"/>
    <w:rsid w:val="006720E0"/>
    <w:rsid w:val="006754F6"/>
    <w:rsid w:val="00677840"/>
    <w:rsid w:val="00682B31"/>
    <w:rsid w:val="0068403A"/>
    <w:rsid w:val="0068589D"/>
    <w:rsid w:val="00686A81"/>
    <w:rsid w:val="00687CBA"/>
    <w:rsid w:val="00691040"/>
    <w:rsid w:val="00694B55"/>
    <w:rsid w:val="006A099A"/>
    <w:rsid w:val="006A3CA9"/>
    <w:rsid w:val="006A4017"/>
    <w:rsid w:val="006A4763"/>
    <w:rsid w:val="006A477C"/>
    <w:rsid w:val="006B00A6"/>
    <w:rsid w:val="006B0A23"/>
    <w:rsid w:val="006B1755"/>
    <w:rsid w:val="006B60D7"/>
    <w:rsid w:val="006C1E71"/>
    <w:rsid w:val="006C27D9"/>
    <w:rsid w:val="006C5B14"/>
    <w:rsid w:val="006D0076"/>
    <w:rsid w:val="006D3AFA"/>
    <w:rsid w:val="006D791D"/>
    <w:rsid w:val="006D7A98"/>
    <w:rsid w:val="006E0684"/>
    <w:rsid w:val="006E0AB2"/>
    <w:rsid w:val="006E1EE3"/>
    <w:rsid w:val="006E7CA1"/>
    <w:rsid w:val="006F143F"/>
    <w:rsid w:val="006F29F4"/>
    <w:rsid w:val="006F3F47"/>
    <w:rsid w:val="006F6E44"/>
    <w:rsid w:val="00700B56"/>
    <w:rsid w:val="0070120B"/>
    <w:rsid w:val="00701ADC"/>
    <w:rsid w:val="007025B1"/>
    <w:rsid w:val="007049E5"/>
    <w:rsid w:val="00705016"/>
    <w:rsid w:val="00705265"/>
    <w:rsid w:val="00707758"/>
    <w:rsid w:val="00714BE7"/>
    <w:rsid w:val="0072067D"/>
    <w:rsid w:val="007219FA"/>
    <w:rsid w:val="00723895"/>
    <w:rsid w:val="00727A6F"/>
    <w:rsid w:val="007358CA"/>
    <w:rsid w:val="00735CBB"/>
    <w:rsid w:val="00736BC5"/>
    <w:rsid w:val="00736DC3"/>
    <w:rsid w:val="00737F6E"/>
    <w:rsid w:val="00743B18"/>
    <w:rsid w:val="00745303"/>
    <w:rsid w:val="00745A49"/>
    <w:rsid w:val="00746116"/>
    <w:rsid w:val="007554AE"/>
    <w:rsid w:val="007573C8"/>
    <w:rsid w:val="00757A7F"/>
    <w:rsid w:val="00766212"/>
    <w:rsid w:val="00767235"/>
    <w:rsid w:val="0078462E"/>
    <w:rsid w:val="007849EF"/>
    <w:rsid w:val="0078554C"/>
    <w:rsid w:val="00786A82"/>
    <w:rsid w:val="00787CFB"/>
    <w:rsid w:val="0079288B"/>
    <w:rsid w:val="00794A1F"/>
    <w:rsid w:val="007A1C1D"/>
    <w:rsid w:val="007A3D6E"/>
    <w:rsid w:val="007B5737"/>
    <w:rsid w:val="007B64C8"/>
    <w:rsid w:val="007B7F03"/>
    <w:rsid w:val="007C13A8"/>
    <w:rsid w:val="007C1C6A"/>
    <w:rsid w:val="007C4161"/>
    <w:rsid w:val="007D47CA"/>
    <w:rsid w:val="007D7ADE"/>
    <w:rsid w:val="007E0BE3"/>
    <w:rsid w:val="007E2762"/>
    <w:rsid w:val="007E2B55"/>
    <w:rsid w:val="007E2CF3"/>
    <w:rsid w:val="007E2FB0"/>
    <w:rsid w:val="007E35C5"/>
    <w:rsid w:val="007E78F3"/>
    <w:rsid w:val="007F31A3"/>
    <w:rsid w:val="007F3A05"/>
    <w:rsid w:val="007F478F"/>
    <w:rsid w:val="007F7DD1"/>
    <w:rsid w:val="00812204"/>
    <w:rsid w:val="00820899"/>
    <w:rsid w:val="008236D0"/>
    <w:rsid w:val="008236F6"/>
    <w:rsid w:val="008302F0"/>
    <w:rsid w:val="00831566"/>
    <w:rsid w:val="00832512"/>
    <w:rsid w:val="008355B8"/>
    <w:rsid w:val="008367F6"/>
    <w:rsid w:val="0084319A"/>
    <w:rsid w:val="00843204"/>
    <w:rsid w:val="0084481E"/>
    <w:rsid w:val="00845B2A"/>
    <w:rsid w:val="00861609"/>
    <w:rsid w:val="00863004"/>
    <w:rsid w:val="00866CC1"/>
    <w:rsid w:val="008702A4"/>
    <w:rsid w:val="00870626"/>
    <w:rsid w:val="0087207B"/>
    <w:rsid w:val="00882C1B"/>
    <w:rsid w:val="00882F90"/>
    <w:rsid w:val="0088335B"/>
    <w:rsid w:val="008839B2"/>
    <w:rsid w:val="00892ABC"/>
    <w:rsid w:val="0089457D"/>
    <w:rsid w:val="00897C21"/>
    <w:rsid w:val="008A22E5"/>
    <w:rsid w:val="008A4117"/>
    <w:rsid w:val="008A6941"/>
    <w:rsid w:val="008B4692"/>
    <w:rsid w:val="008B4A64"/>
    <w:rsid w:val="008B53B2"/>
    <w:rsid w:val="008C0657"/>
    <w:rsid w:val="008D446E"/>
    <w:rsid w:val="008D6DB6"/>
    <w:rsid w:val="008E0E28"/>
    <w:rsid w:val="008E6D9D"/>
    <w:rsid w:val="008E7349"/>
    <w:rsid w:val="008F6C12"/>
    <w:rsid w:val="008F6DCD"/>
    <w:rsid w:val="008F7169"/>
    <w:rsid w:val="009028FB"/>
    <w:rsid w:val="00904776"/>
    <w:rsid w:val="00907867"/>
    <w:rsid w:val="00913613"/>
    <w:rsid w:val="0091582B"/>
    <w:rsid w:val="00917F6B"/>
    <w:rsid w:val="00924EC3"/>
    <w:rsid w:val="009326ED"/>
    <w:rsid w:val="00933BFB"/>
    <w:rsid w:val="00937B80"/>
    <w:rsid w:val="009433BB"/>
    <w:rsid w:val="00947061"/>
    <w:rsid w:val="0095127B"/>
    <w:rsid w:val="00951452"/>
    <w:rsid w:val="009555F0"/>
    <w:rsid w:val="00955C71"/>
    <w:rsid w:val="00966E1A"/>
    <w:rsid w:val="00966FEB"/>
    <w:rsid w:val="00983160"/>
    <w:rsid w:val="00987DD7"/>
    <w:rsid w:val="00993121"/>
    <w:rsid w:val="009979D3"/>
    <w:rsid w:val="009A121A"/>
    <w:rsid w:val="009A486C"/>
    <w:rsid w:val="009A6867"/>
    <w:rsid w:val="009A6BD8"/>
    <w:rsid w:val="009B3833"/>
    <w:rsid w:val="009B637C"/>
    <w:rsid w:val="009C11AA"/>
    <w:rsid w:val="009C1563"/>
    <w:rsid w:val="009C678D"/>
    <w:rsid w:val="009C78EB"/>
    <w:rsid w:val="009C79E0"/>
    <w:rsid w:val="009D05EA"/>
    <w:rsid w:val="009D438F"/>
    <w:rsid w:val="009E6964"/>
    <w:rsid w:val="009E6A63"/>
    <w:rsid w:val="009F411F"/>
    <w:rsid w:val="009F7E70"/>
    <w:rsid w:val="00A0299C"/>
    <w:rsid w:val="00A05CE7"/>
    <w:rsid w:val="00A177B6"/>
    <w:rsid w:val="00A2262D"/>
    <w:rsid w:val="00A2378F"/>
    <w:rsid w:val="00A23FD0"/>
    <w:rsid w:val="00A24480"/>
    <w:rsid w:val="00A24A34"/>
    <w:rsid w:val="00A24FAF"/>
    <w:rsid w:val="00A2589E"/>
    <w:rsid w:val="00A26A53"/>
    <w:rsid w:val="00A270B6"/>
    <w:rsid w:val="00A349A3"/>
    <w:rsid w:val="00A36809"/>
    <w:rsid w:val="00A418BB"/>
    <w:rsid w:val="00A41C41"/>
    <w:rsid w:val="00A424E0"/>
    <w:rsid w:val="00A5181E"/>
    <w:rsid w:val="00A532DF"/>
    <w:rsid w:val="00A54A36"/>
    <w:rsid w:val="00A54AC1"/>
    <w:rsid w:val="00A60B30"/>
    <w:rsid w:val="00A61B49"/>
    <w:rsid w:val="00A62A3B"/>
    <w:rsid w:val="00A64779"/>
    <w:rsid w:val="00A7092C"/>
    <w:rsid w:val="00A73F60"/>
    <w:rsid w:val="00A821C9"/>
    <w:rsid w:val="00A83704"/>
    <w:rsid w:val="00A83EE7"/>
    <w:rsid w:val="00A85F7C"/>
    <w:rsid w:val="00A866FD"/>
    <w:rsid w:val="00A86768"/>
    <w:rsid w:val="00A9085A"/>
    <w:rsid w:val="00A9223C"/>
    <w:rsid w:val="00A97A96"/>
    <w:rsid w:val="00A97B16"/>
    <w:rsid w:val="00AA5D79"/>
    <w:rsid w:val="00AB4000"/>
    <w:rsid w:val="00AB5255"/>
    <w:rsid w:val="00AC0B6D"/>
    <w:rsid w:val="00AC0C03"/>
    <w:rsid w:val="00AC2C5F"/>
    <w:rsid w:val="00AC3A97"/>
    <w:rsid w:val="00AC5F7B"/>
    <w:rsid w:val="00AD1F04"/>
    <w:rsid w:val="00AD26B7"/>
    <w:rsid w:val="00AD39E7"/>
    <w:rsid w:val="00AD46F2"/>
    <w:rsid w:val="00AE5A5D"/>
    <w:rsid w:val="00AF7534"/>
    <w:rsid w:val="00B00B28"/>
    <w:rsid w:val="00B06EBA"/>
    <w:rsid w:val="00B17323"/>
    <w:rsid w:val="00B21E09"/>
    <w:rsid w:val="00B234B4"/>
    <w:rsid w:val="00B2469C"/>
    <w:rsid w:val="00B26074"/>
    <w:rsid w:val="00B32087"/>
    <w:rsid w:val="00B3448C"/>
    <w:rsid w:val="00B34861"/>
    <w:rsid w:val="00B34AE7"/>
    <w:rsid w:val="00B43FAF"/>
    <w:rsid w:val="00B50A6C"/>
    <w:rsid w:val="00B5161C"/>
    <w:rsid w:val="00B538A9"/>
    <w:rsid w:val="00B61A4C"/>
    <w:rsid w:val="00B61CD6"/>
    <w:rsid w:val="00B628CD"/>
    <w:rsid w:val="00B6652B"/>
    <w:rsid w:val="00B66A18"/>
    <w:rsid w:val="00B707A3"/>
    <w:rsid w:val="00B70B09"/>
    <w:rsid w:val="00B72035"/>
    <w:rsid w:val="00B72101"/>
    <w:rsid w:val="00B73E64"/>
    <w:rsid w:val="00B81589"/>
    <w:rsid w:val="00B83011"/>
    <w:rsid w:val="00B83F25"/>
    <w:rsid w:val="00B845B8"/>
    <w:rsid w:val="00B85DD5"/>
    <w:rsid w:val="00B85DE5"/>
    <w:rsid w:val="00B903C2"/>
    <w:rsid w:val="00B9259F"/>
    <w:rsid w:val="00B95FEE"/>
    <w:rsid w:val="00B97B32"/>
    <w:rsid w:val="00BA1C10"/>
    <w:rsid w:val="00BA1E72"/>
    <w:rsid w:val="00BB031F"/>
    <w:rsid w:val="00BB0639"/>
    <w:rsid w:val="00BB11B1"/>
    <w:rsid w:val="00BB4A0E"/>
    <w:rsid w:val="00BB560D"/>
    <w:rsid w:val="00BC15B4"/>
    <w:rsid w:val="00BD1C00"/>
    <w:rsid w:val="00BD49AD"/>
    <w:rsid w:val="00BE0699"/>
    <w:rsid w:val="00BE1375"/>
    <w:rsid w:val="00BE27C0"/>
    <w:rsid w:val="00BF028B"/>
    <w:rsid w:val="00BF0F35"/>
    <w:rsid w:val="00BF4B9C"/>
    <w:rsid w:val="00C0516F"/>
    <w:rsid w:val="00C07713"/>
    <w:rsid w:val="00C122D6"/>
    <w:rsid w:val="00C12C4D"/>
    <w:rsid w:val="00C12FDB"/>
    <w:rsid w:val="00C149E3"/>
    <w:rsid w:val="00C1585A"/>
    <w:rsid w:val="00C15E7B"/>
    <w:rsid w:val="00C17608"/>
    <w:rsid w:val="00C236CD"/>
    <w:rsid w:val="00C250EE"/>
    <w:rsid w:val="00C34967"/>
    <w:rsid w:val="00C34D5F"/>
    <w:rsid w:val="00C360C8"/>
    <w:rsid w:val="00C37B5C"/>
    <w:rsid w:val="00C40DBD"/>
    <w:rsid w:val="00C4386A"/>
    <w:rsid w:val="00C55E98"/>
    <w:rsid w:val="00C57790"/>
    <w:rsid w:val="00C63DAE"/>
    <w:rsid w:val="00C719B7"/>
    <w:rsid w:val="00C74671"/>
    <w:rsid w:val="00C779DE"/>
    <w:rsid w:val="00C801C5"/>
    <w:rsid w:val="00C82E84"/>
    <w:rsid w:val="00C91B58"/>
    <w:rsid w:val="00CA01DD"/>
    <w:rsid w:val="00CA32D6"/>
    <w:rsid w:val="00CA5282"/>
    <w:rsid w:val="00CA583C"/>
    <w:rsid w:val="00CA7100"/>
    <w:rsid w:val="00CA72A5"/>
    <w:rsid w:val="00CB2751"/>
    <w:rsid w:val="00CB29B5"/>
    <w:rsid w:val="00CB43F1"/>
    <w:rsid w:val="00CB6083"/>
    <w:rsid w:val="00CC0CFC"/>
    <w:rsid w:val="00CC50E2"/>
    <w:rsid w:val="00CD0BDD"/>
    <w:rsid w:val="00CD630F"/>
    <w:rsid w:val="00CE46AE"/>
    <w:rsid w:val="00CF2670"/>
    <w:rsid w:val="00D02A73"/>
    <w:rsid w:val="00D02AB4"/>
    <w:rsid w:val="00D05F19"/>
    <w:rsid w:val="00D113B8"/>
    <w:rsid w:val="00D16B9E"/>
    <w:rsid w:val="00D16FA4"/>
    <w:rsid w:val="00D26338"/>
    <w:rsid w:val="00D32CDF"/>
    <w:rsid w:val="00D33A2C"/>
    <w:rsid w:val="00D40F86"/>
    <w:rsid w:val="00D4123D"/>
    <w:rsid w:val="00D42938"/>
    <w:rsid w:val="00D43843"/>
    <w:rsid w:val="00D43DE0"/>
    <w:rsid w:val="00D46668"/>
    <w:rsid w:val="00D50F48"/>
    <w:rsid w:val="00D51E46"/>
    <w:rsid w:val="00D52D7A"/>
    <w:rsid w:val="00D54963"/>
    <w:rsid w:val="00D60DB1"/>
    <w:rsid w:val="00D6224E"/>
    <w:rsid w:val="00D64009"/>
    <w:rsid w:val="00D65421"/>
    <w:rsid w:val="00D70E09"/>
    <w:rsid w:val="00D715C2"/>
    <w:rsid w:val="00D71CAC"/>
    <w:rsid w:val="00D74754"/>
    <w:rsid w:val="00D74D7D"/>
    <w:rsid w:val="00D77A82"/>
    <w:rsid w:val="00D8509D"/>
    <w:rsid w:val="00D866FD"/>
    <w:rsid w:val="00D9375B"/>
    <w:rsid w:val="00D948B8"/>
    <w:rsid w:val="00D94D40"/>
    <w:rsid w:val="00D95202"/>
    <w:rsid w:val="00D96B4C"/>
    <w:rsid w:val="00D9766E"/>
    <w:rsid w:val="00DA1F32"/>
    <w:rsid w:val="00DA4108"/>
    <w:rsid w:val="00DB2A80"/>
    <w:rsid w:val="00DB3C15"/>
    <w:rsid w:val="00DB4EAD"/>
    <w:rsid w:val="00DB5E2C"/>
    <w:rsid w:val="00DC29B2"/>
    <w:rsid w:val="00DC6D22"/>
    <w:rsid w:val="00DD25EA"/>
    <w:rsid w:val="00DD60FC"/>
    <w:rsid w:val="00DE059F"/>
    <w:rsid w:val="00DE0A2B"/>
    <w:rsid w:val="00DE19A6"/>
    <w:rsid w:val="00DE2CFF"/>
    <w:rsid w:val="00DF0679"/>
    <w:rsid w:val="00DF13D1"/>
    <w:rsid w:val="00E07588"/>
    <w:rsid w:val="00E07999"/>
    <w:rsid w:val="00E12645"/>
    <w:rsid w:val="00E16626"/>
    <w:rsid w:val="00E16A3B"/>
    <w:rsid w:val="00E16A83"/>
    <w:rsid w:val="00E17E64"/>
    <w:rsid w:val="00E23B4B"/>
    <w:rsid w:val="00E3637F"/>
    <w:rsid w:val="00E36AEC"/>
    <w:rsid w:val="00E41C84"/>
    <w:rsid w:val="00E523E5"/>
    <w:rsid w:val="00E5270D"/>
    <w:rsid w:val="00E52C9E"/>
    <w:rsid w:val="00E57EA8"/>
    <w:rsid w:val="00E638C5"/>
    <w:rsid w:val="00E65E6B"/>
    <w:rsid w:val="00E66665"/>
    <w:rsid w:val="00E70536"/>
    <w:rsid w:val="00E808E5"/>
    <w:rsid w:val="00E82810"/>
    <w:rsid w:val="00E83074"/>
    <w:rsid w:val="00E948B3"/>
    <w:rsid w:val="00E94C32"/>
    <w:rsid w:val="00EB0964"/>
    <w:rsid w:val="00EB12BD"/>
    <w:rsid w:val="00EC1320"/>
    <w:rsid w:val="00EC62B4"/>
    <w:rsid w:val="00ED0A1E"/>
    <w:rsid w:val="00ED1EE6"/>
    <w:rsid w:val="00ED3EC7"/>
    <w:rsid w:val="00ED4851"/>
    <w:rsid w:val="00ED625D"/>
    <w:rsid w:val="00ED64F1"/>
    <w:rsid w:val="00ED7231"/>
    <w:rsid w:val="00EE55F1"/>
    <w:rsid w:val="00EE5CAD"/>
    <w:rsid w:val="00EE7CA3"/>
    <w:rsid w:val="00EF0CC5"/>
    <w:rsid w:val="00EF2C1A"/>
    <w:rsid w:val="00EF5A7F"/>
    <w:rsid w:val="00EF6FCA"/>
    <w:rsid w:val="00EF75E1"/>
    <w:rsid w:val="00EF7FDE"/>
    <w:rsid w:val="00F04F5B"/>
    <w:rsid w:val="00F05FF0"/>
    <w:rsid w:val="00F065B0"/>
    <w:rsid w:val="00F107DC"/>
    <w:rsid w:val="00F1096F"/>
    <w:rsid w:val="00F12ECD"/>
    <w:rsid w:val="00F1613A"/>
    <w:rsid w:val="00F16A41"/>
    <w:rsid w:val="00F2053B"/>
    <w:rsid w:val="00F300B2"/>
    <w:rsid w:val="00F33014"/>
    <w:rsid w:val="00F34EE1"/>
    <w:rsid w:val="00F35089"/>
    <w:rsid w:val="00F35D3C"/>
    <w:rsid w:val="00F42D5D"/>
    <w:rsid w:val="00F46676"/>
    <w:rsid w:val="00F51938"/>
    <w:rsid w:val="00F61D84"/>
    <w:rsid w:val="00F63EA5"/>
    <w:rsid w:val="00F64B70"/>
    <w:rsid w:val="00F64EF1"/>
    <w:rsid w:val="00F7096C"/>
    <w:rsid w:val="00F7185B"/>
    <w:rsid w:val="00F71E89"/>
    <w:rsid w:val="00F72222"/>
    <w:rsid w:val="00F724D4"/>
    <w:rsid w:val="00F74046"/>
    <w:rsid w:val="00F83A1E"/>
    <w:rsid w:val="00F846D2"/>
    <w:rsid w:val="00F84C7A"/>
    <w:rsid w:val="00F85018"/>
    <w:rsid w:val="00F85F47"/>
    <w:rsid w:val="00F86A32"/>
    <w:rsid w:val="00F86D30"/>
    <w:rsid w:val="00F97EED"/>
    <w:rsid w:val="00FB0B68"/>
    <w:rsid w:val="00FC7074"/>
    <w:rsid w:val="00FD07C6"/>
    <w:rsid w:val="00FD0D84"/>
    <w:rsid w:val="00FD3CA5"/>
    <w:rsid w:val="00FD42EA"/>
    <w:rsid w:val="00FE2F39"/>
    <w:rsid w:val="00FF2747"/>
    <w:rsid w:val="00FF32DB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C1D"/>
    <w:pPr>
      <w:widowControl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5E0C1D"/>
    <w:pPr>
      <w:widowControl/>
      <w:ind w:firstLine="567"/>
    </w:pPr>
    <w:rPr>
      <w:rFonts w:ascii="Arial Narrow" w:hAnsi="Arial Narrow" w:cs="Arial Narrow"/>
      <w:i/>
      <w:iCs/>
      <w:sz w:val="28"/>
      <w:szCs w:val="28"/>
      <w:lang w:val="uk-U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E0C1D"/>
    <w:rPr>
      <w:rFonts w:ascii="Arial Narrow" w:hAnsi="Arial Narrow" w:cs="Arial Narrow"/>
      <w:i/>
      <w:iCs/>
      <w:sz w:val="28"/>
      <w:szCs w:val="28"/>
      <w:lang w:val="uk-UA" w:eastAsia="ru-RU"/>
    </w:rPr>
  </w:style>
  <w:style w:type="paragraph" w:styleId="Header">
    <w:name w:val="header"/>
    <w:basedOn w:val="Normal"/>
    <w:link w:val="HeaderChar"/>
    <w:uiPriority w:val="99"/>
    <w:semiHidden/>
    <w:rsid w:val="007E2FB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2FB0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E2FB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2FB0"/>
    <w:rPr>
      <w:rFonts w:ascii="Times New Roman" w:hAnsi="Times New Roman" w:cs="Times New Roman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4C22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C22FD"/>
    <w:rPr>
      <w:rFonts w:ascii="Courier New" w:hAnsi="Courier New" w:cs="Courier New"/>
      <w:color w:val="000000"/>
      <w:sz w:val="21"/>
      <w:szCs w:val="21"/>
      <w:lang w:val="uk-UA" w:eastAsia="ru-RU"/>
    </w:rPr>
  </w:style>
  <w:style w:type="paragraph" w:styleId="ListParagraph">
    <w:name w:val="List Paragraph"/>
    <w:basedOn w:val="Normal"/>
    <w:uiPriority w:val="99"/>
    <w:qFormat/>
    <w:rsid w:val="00E17E64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E17E64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5858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8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379</TotalTime>
  <Pages>7</Pages>
  <Words>1609</Words>
  <Characters>9175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НФ</cp:lastModifiedBy>
  <cp:revision>10</cp:revision>
  <cp:lastPrinted>2014-02-11T07:48:00Z</cp:lastPrinted>
  <dcterms:created xsi:type="dcterms:W3CDTF">2014-01-09T10:53:00Z</dcterms:created>
  <dcterms:modified xsi:type="dcterms:W3CDTF">2014-02-11T07:49:00Z</dcterms:modified>
</cp:coreProperties>
</file>